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3AC73D" w14:textId="77777777" w:rsidR="006363E2" w:rsidRPr="00C43245" w:rsidRDefault="006363E2" w:rsidP="006363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pt-BR"/>
        </w:rPr>
      </w:pPr>
      <w:r w:rsidRPr="00C43245">
        <w:rPr>
          <w:rFonts w:ascii="Times New Roman" w:eastAsia="Times New Roman" w:hAnsi="Times New Roman" w:cs="Times New Roman"/>
          <w:b/>
          <w:sz w:val="23"/>
          <w:szCs w:val="23"/>
          <w:lang w:eastAsia="pt-BR"/>
        </w:rPr>
        <w:t>ATO DE AUTORIZAÇÃO DE CONTRATAÇÃO DIRETA</w:t>
      </w:r>
    </w:p>
    <w:p w14:paraId="31FA531E" w14:textId="5AC889E4" w:rsidR="006363E2" w:rsidRPr="00C43245" w:rsidRDefault="006363E2" w:rsidP="006363E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pt-BR"/>
        </w:rPr>
      </w:pPr>
      <w:r w:rsidRPr="00C43245">
        <w:rPr>
          <w:rFonts w:ascii="Times New Roman" w:eastAsia="Times New Roman" w:hAnsi="Times New Roman" w:cs="Times New Roman"/>
          <w:sz w:val="23"/>
          <w:szCs w:val="23"/>
          <w:lang w:eastAsia="pt-BR"/>
        </w:rPr>
        <w:t>PROCESSO ADMINISTRATIVO Nº 00</w:t>
      </w:r>
      <w:r w:rsidR="002630CC" w:rsidRPr="00C43245">
        <w:rPr>
          <w:rFonts w:ascii="Times New Roman" w:eastAsia="Times New Roman" w:hAnsi="Times New Roman" w:cs="Times New Roman"/>
          <w:sz w:val="23"/>
          <w:szCs w:val="23"/>
          <w:lang w:eastAsia="pt-BR"/>
        </w:rPr>
        <w:t>6</w:t>
      </w:r>
      <w:r w:rsidRPr="00C43245">
        <w:rPr>
          <w:rFonts w:ascii="Times New Roman" w:eastAsia="Times New Roman" w:hAnsi="Times New Roman" w:cs="Times New Roman"/>
          <w:sz w:val="23"/>
          <w:szCs w:val="23"/>
          <w:lang w:eastAsia="pt-BR"/>
        </w:rPr>
        <w:t>/2025</w:t>
      </w:r>
    </w:p>
    <w:p w14:paraId="6B536536" w14:textId="7A711515" w:rsidR="006363E2" w:rsidRPr="00C43245" w:rsidRDefault="006363E2" w:rsidP="006363E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pt-BR"/>
        </w:rPr>
      </w:pPr>
      <w:r w:rsidRPr="00C43245">
        <w:rPr>
          <w:rFonts w:ascii="Times New Roman" w:eastAsia="Times New Roman" w:hAnsi="Times New Roman" w:cs="Times New Roman"/>
          <w:sz w:val="23"/>
          <w:szCs w:val="23"/>
          <w:lang w:eastAsia="pt-BR"/>
        </w:rPr>
        <w:t xml:space="preserve">O </w:t>
      </w:r>
      <w:r w:rsidRPr="00C43245">
        <w:rPr>
          <w:rFonts w:ascii="Times New Roman" w:eastAsia="Times New Roman" w:hAnsi="Times New Roman" w:cs="Times New Roman"/>
          <w:b/>
          <w:sz w:val="23"/>
          <w:szCs w:val="23"/>
          <w:lang w:eastAsia="pt-BR"/>
        </w:rPr>
        <w:t>PRESIDENTE DA CÂMARA MUNICIPAL DE CANÁPOLIS</w:t>
      </w:r>
      <w:r w:rsidRPr="00C43245">
        <w:rPr>
          <w:rFonts w:ascii="Times New Roman" w:eastAsia="Times New Roman" w:hAnsi="Times New Roman" w:cs="Times New Roman"/>
          <w:sz w:val="23"/>
          <w:szCs w:val="23"/>
          <w:lang w:eastAsia="pt-BR"/>
        </w:rPr>
        <w:t>, ESTADO DA BAHIA, no uso das atribuições que lhe são conferidas pela legislação vigente e com fundamento no art. 72, inciso VIII, da Lei nº 14.133/2021, e a análise jurídica constante nos autos do Processo Administrativo nº 00</w:t>
      </w:r>
      <w:r w:rsidR="002630CC" w:rsidRPr="00C43245">
        <w:rPr>
          <w:rFonts w:ascii="Times New Roman" w:eastAsia="Times New Roman" w:hAnsi="Times New Roman" w:cs="Times New Roman"/>
          <w:sz w:val="23"/>
          <w:szCs w:val="23"/>
          <w:lang w:eastAsia="pt-BR"/>
        </w:rPr>
        <w:t>6</w:t>
      </w:r>
      <w:r w:rsidRPr="00C43245">
        <w:rPr>
          <w:rFonts w:ascii="Times New Roman" w:eastAsia="Times New Roman" w:hAnsi="Times New Roman" w:cs="Times New Roman"/>
          <w:sz w:val="23"/>
          <w:szCs w:val="23"/>
          <w:lang w:eastAsia="pt-BR"/>
        </w:rPr>
        <w:t>/2025, resolve:</w:t>
      </w:r>
    </w:p>
    <w:p w14:paraId="3CFF3119" w14:textId="77777777" w:rsidR="002630CC" w:rsidRPr="00C43245" w:rsidRDefault="002630CC" w:rsidP="002630CC">
      <w:pPr>
        <w:pStyle w:val="Ttulo3"/>
        <w:jc w:val="both"/>
        <w:rPr>
          <w:b w:val="0"/>
          <w:sz w:val="23"/>
          <w:szCs w:val="23"/>
        </w:rPr>
      </w:pPr>
      <w:r w:rsidRPr="00C43245">
        <w:rPr>
          <w:rStyle w:val="Forte"/>
          <w:b/>
          <w:sz w:val="23"/>
          <w:szCs w:val="23"/>
        </w:rPr>
        <w:t>1. Identificação do Objeto</w:t>
      </w:r>
    </w:p>
    <w:p w14:paraId="250B5823" w14:textId="16AA069B" w:rsidR="002630CC" w:rsidRPr="00C43245" w:rsidRDefault="002630CC" w:rsidP="002630CC">
      <w:pPr>
        <w:pStyle w:val="NormalWeb"/>
        <w:jc w:val="both"/>
        <w:rPr>
          <w:sz w:val="23"/>
          <w:szCs w:val="23"/>
        </w:rPr>
      </w:pPr>
      <w:r w:rsidRPr="00C43245">
        <w:rPr>
          <w:sz w:val="23"/>
          <w:szCs w:val="23"/>
        </w:rPr>
        <w:t xml:space="preserve">Trata-se da contratação direta, pela via de </w:t>
      </w:r>
      <w:r w:rsidRPr="00C43245">
        <w:rPr>
          <w:rStyle w:val="Forte"/>
          <w:sz w:val="23"/>
          <w:szCs w:val="23"/>
        </w:rPr>
        <w:t>INEXIGIBILIDADE DE LICITAÇÃO</w:t>
      </w:r>
      <w:r w:rsidRPr="00C43245">
        <w:rPr>
          <w:sz w:val="23"/>
          <w:szCs w:val="23"/>
        </w:rPr>
        <w:t xml:space="preserve">, da empresa especializada </w:t>
      </w:r>
      <w:r w:rsidRPr="00C43245">
        <w:rPr>
          <w:b/>
          <w:sz w:val="23"/>
          <w:szCs w:val="23"/>
        </w:rPr>
        <w:t>PUBLICAMAIS CONSULTORIA LTDA</w:t>
      </w:r>
      <w:r w:rsidRPr="00C43245">
        <w:rPr>
          <w:b/>
          <w:sz w:val="23"/>
          <w:szCs w:val="23"/>
        </w:rPr>
        <w:t>,</w:t>
      </w:r>
      <w:r w:rsidRPr="00C43245">
        <w:rPr>
          <w:sz w:val="23"/>
          <w:szCs w:val="23"/>
        </w:rPr>
        <w:t xml:space="preserve"> para a prestação de serviços técnicos de consultoria e assessoria do SIGA e FAROL, com o objetivo de:</w:t>
      </w:r>
    </w:p>
    <w:p w14:paraId="3F40F834" w14:textId="77777777" w:rsidR="002630CC" w:rsidRPr="00C43245" w:rsidRDefault="002630CC" w:rsidP="002630CC">
      <w:pPr>
        <w:numPr>
          <w:ilvl w:val="0"/>
          <w:numId w:val="4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C43245">
        <w:rPr>
          <w:rFonts w:ascii="Times New Roman" w:hAnsi="Times New Roman" w:cs="Times New Roman"/>
          <w:sz w:val="23"/>
          <w:szCs w:val="23"/>
        </w:rPr>
        <w:t>Capacitar e treinar os servidores dos departamentos responsáveis pelo envio de informações ao SIGA – Sistema Integrado de Gestão e Auditoria, e ao FAROL - Sistema de Captura de Dados do TCM/BA.</w:t>
      </w:r>
    </w:p>
    <w:p w14:paraId="3A7EB34A" w14:textId="77777777" w:rsidR="002630CC" w:rsidRPr="00C43245" w:rsidRDefault="002630CC" w:rsidP="002630CC">
      <w:pPr>
        <w:numPr>
          <w:ilvl w:val="0"/>
          <w:numId w:val="4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C43245">
        <w:rPr>
          <w:rFonts w:ascii="Times New Roman" w:hAnsi="Times New Roman" w:cs="Times New Roman"/>
          <w:sz w:val="23"/>
          <w:szCs w:val="23"/>
        </w:rPr>
        <w:t>Implantar rotinas de trabalho adequadas às exigências dos referidos sistemas.</w:t>
      </w:r>
    </w:p>
    <w:p w14:paraId="29B0F3E7" w14:textId="77777777" w:rsidR="002630CC" w:rsidRPr="00C43245" w:rsidRDefault="002630CC" w:rsidP="002630CC">
      <w:pPr>
        <w:numPr>
          <w:ilvl w:val="0"/>
          <w:numId w:val="4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C43245">
        <w:rPr>
          <w:rFonts w:ascii="Times New Roman" w:hAnsi="Times New Roman" w:cs="Times New Roman"/>
          <w:sz w:val="23"/>
          <w:szCs w:val="23"/>
        </w:rPr>
        <w:t>Realizar assessoria no envio mensal das remessas eletrônicas ao SIGA e FAROL, conforme as determinações do TCM/BA.</w:t>
      </w:r>
    </w:p>
    <w:p w14:paraId="0489AC7A" w14:textId="77777777" w:rsidR="002630CC" w:rsidRPr="00C43245" w:rsidRDefault="002630CC" w:rsidP="002630CC">
      <w:pPr>
        <w:pStyle w:val="NormalWeb"/>
        <w:jc w:val="both"/>
        <w:rPr>
          <w:sz w:val="23"/>
          <w:szCs w:val="23"/>
        </w:rPr>
      </w:pPr>
      <w:r w:rsidRPr="00C43245">
        <w:rPr>
          <w:rStyle w:val="Forte"/>
          <w:sz w:val="23"/>
          <w:szCs w:val="23"/>
        </w:rPr>
        <w:t>Dados da Empresa Contratada:</w:t>
      </w:r>
    </w:p>
    <w:p w14:paraId="30AA89B5" w14:textId="3E2485B9" w:rsidR="002630CC" w:rsidRPr="00C43245" w:rsidRDefault="002630CC" w:rsidP="002630CC">
      <w:pPr>
        <w:spacing w:before="100" w:beforeAutospacing="1" w:after="100" w:afterAutospacing="1" w:line="276" w:lineRule="auto"/>
        <w:ind w:left="720"/>
        <w:rPr>
          <w:rFonts w:ascii="Times New Roman" w:hAnsi="Times New Roman" w:cs="Times New Roman"/>
          <w:sz w:val="23"/>
          <w:szCs w:val="23"/>
        </w:rPr>
      </w:pPr>
      <w:r w:rsidRPr="00C43245">
        <w:rPr>
          <w:rStyle w:val="Forte"/>
          <w:rFonts w:ascii="Times New Roman" w:hAnsi="Times New Roman" w:cs="Times New Roman"/>
          <w:sz w:val="23"/>
          <w:szCs w:val="23"/>
        </w:rPr>
        <w:t>Razão Social:</w:t>
      </w:r>
      <w:r w:rsidRPr="00C43245">
        <w:rPr>
          <w:rFonts w:ascii="Times New Roman" w:hAnsi="Times New Roman" w:cs="Times New Roman"/>
          <w:sz w:val="23"/>
          <w:szCs w:val="23"/>
        </w:rPr>
        <w:t xml:space="preserve"> PUBLICAMAIS CONSULTORIA LTDA</w:t>
      </w:r>
      <w:r w:rsidR="00B11864">
        <w:rPr>
          <w:rFonts w:ascii="Times New Roman" w:hAnsi="Times New Roman" w:cs="Times New Roman"/>
          <w:sz w:val="23"/>
          <w:szCs w:val="23"/>
        </w:rPr>
        <w:t>.</w:t>
      </w:r>
      <w:r w:rsidRPr="00C43245">
        <w:rPr>
          <w:rFonts w:ascii="Times New Roman" w:hAnsi="Times New Roman" w:cs="Times New Roman"/>
          <w:sz w:val="23"/>
          <w:szCs w:val="23"/>
        </w:rPr>
        <w:br/>
      </w:r>
      <w:r w:rsidRPr="00C43245">
        <w:rPr>
          <w:rStyle w:val="Forte"/>
          <w:rFonts w:ascii="Times New Roman" w:hAnsi="Times New Roman" w:cs="Times New Roman"/>
          <w:sz w:val="23"/>
          <w:szCs w:val="23"/>
        </w:rPr>
        <w:t>CNPJ:</w:t>
      </w:r>
      <w:r w:rsidRPr="00C43245">
        <w:rPr>
          <w:rFonts w:ascii="Times New Roman" w:hAnsi="Times New Roman" w:cs="Times New Roman"/>
          <w:sz w:val="23"/>
          <w:szCs w:val="23"/>
        </w:rPr>
        <w:t xml:space="preserve"> 01.021.509/0001-83</w:t>
      </w:r>
      <w:r w:rsidRPr="00C43245">
        <w:rPr>
          <w:rFonts w:ascii="Times New Roman" w:hAnsi="Times New Roman" w:cs="Times New Roman"/>
          <w:sz w:val="23"/>
          <w:szCs w:val="23"/>
        </w:rPr>
        <w:br/>
      </w:r>
      <w:r w:rsidRPr="00C43245">
        <w:rPr>
          <w:rStyle w:val="Forte"/>
          <w:rFonts w:ascii="Times New Roman" w:hAnsi="Times New Roman" w:cs="Times New Roman"/>
          <w:sz w:val="23"/>
          <w:szCs w:val="23"/>
        </w:rPr>
        <w:t>Endereço:</w:t>
      </w:r>
      <w:r w:rsidRPr="00C43245">
        <w:rPr>
          <w:rFonts w:ascii="Times New Roman" w:hAnsi="Times New Roman" w:cs="Times New Roman"/>
          <w:sz w:val="23"/>
          <w:szCs w:val="23"/>
        </w:rPr>
        <w:t xml:space="preserve"> </w:t>
      </w:r>
      <w:r w:rsidRPr="00C43245">
        <w:rPr>
          <w:rFonts w:ascii="Times New Roman" w:hAnsi="Times New Roman" w:cs="Times New Roman"/>
          <w:sz w:val="23"/>
          <w:szCs w:val="23"/>
        </w:rPr>
        <w:t>Rua Atílio Cardoso</w:t>
      </w:r>
      <w:r w:rsidRPr="00C43245">
        <w:rPr>
          <w:rFonts w:ascii="Times New Roman" w:hAnsi="Times New Roman" w:cs="Times New Roman"/>
          <w:sz w:val="23"/>
          <w:szCs w:val="23"/>
        </w:rPr>
        <w:t xml:space="preserve">, </w:t>
      </w:r>
      <w:r w:rsidRPr="00C43245">
        <w:rPr>
          <w:rFonts w:ascii="Times New Roman" w:hAnsi="Times New Roman" w:cs="Times New Roman"/>
          <w:sz w:val="23"/>
          <w:szCs w:val="23"/>
        </w:rPr>
        <w:t xml:space="preserve">nº 40, Centro, CEP 47.700-000, Santana - </w:t>
      </w:r>
      <w:r w:rsidRPr="00C43245">
        <w:rPr>
          <w:rFonts w:ascii="Times New Roman" w:hAnsi="Times New Roman" w:cs="Times New Roman"/>
          <w:sz w:val="23"/>
          <w:szCs w:val="23"/>
        </w:rPr>
        <w:t>BA.</w:t>
      </w:r>
      <w:r w:rsidRPr="00C43245">
        <w:rPr>
          <w:rFonts w:ascii="Times New Roman" w:hAnsi="Times New Roman" w:cs="Times New Roman"/>
          <w:sz w:val="23"/>
          <w:szCs w:val="23"/>
        </w:rPr>
        <w:br/>
      </w:r>
      <w:r w:rsidRPr="00C43245">
        <w:rPr>
          <w:rStyle w:val="Forte"/>
          <w:rFonts w:ascii="Times New Roman" w:hAnsi="Times New Roman" w:cs="Times New Roman"/>
          <w:sz w:val="23"/>
          <w:szCs w:val="23"/>
        </w:rPr>
        <w:t>Representante Legal:</w:t>
      </w:r>
      <w:r w:rsidRPr="00C43245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C43245">
        <w:rPr>
          <w:rFonts w:ascii="Times New Roman" w:hAnsi="Times New Roman" w:cs="Times New Roman"/>
          <w:sz w:val="23"/>
          <w:szCs w:val="23"/>
        </w:rPr>
        <w:t>Evânio</w:t>
      </w:r>
      <w:proofErr w:type="spellEnd"/>
      <w:r w:rsidRPr="00C43245">
        <w:rPr>
          <w:rFonts w:ascii="Times New Roman" w:hAnsi="Times New Roman" w:cs="Times New Roman"/>
          <w:sz w:val="23"/>
          <w:szCs w:val="23"/>
        </w:rPr>
        <w:t xml:space="preserve"> Alves da Silva</w:t>
      </w:r>
      <w:r w:rsidRPr="00C43245">
        <w:rPr>
          <w:rFonts w:ascii="Times New Roman" w:hAnsi="Times New Roman" w:cs="Times New Roman"/>
          <w:sz w:val="23"/>
          <w:szCs w:val="23"/>
        </w:rPr>
        <w:t>, Técnico em Contabilidade - CRC/BA nº BA-</w:t>
      </w:r>
      <w:r w:rsidRPr="00C43245">
        <w:rPr>
          <w:rFonts w:ascii="Times New Roman" w:hAnsi="Times New Roman" w:cs="Times New Roman"/>
          <w:sz w:val="23"/>
          <w:szCs w:val="23"/>
        </w:rPr>
        <w:t>015734/O-1</w:t>
      </w:r>
      <w:r w:rsidRPr="00C43245">
        <w:rPr>
          <w:rFonts w:ascii="Times New Roman" w:hAnsi="Times New Roman" w:cs="Times New Roman"/>
          <w:sz w:val="23"/>
          <w:szCs w:val="23"/>
        </w:rPr>
        <w:t>.</w:t>
      </w:r>
    </w:p>
    <w:p w14:paraId="19719FE0" w14:textId="77777777" w:rsidR="002630CC" w:rsidRPr="00C43245" w:rsidRDefault="002630CC" w:rsidP="002630CC">
      <w:pPr>
        <w:pStyle w:val="Ttulo3"/>
        <w:jc w:val="both"/>
        <w:rPr>
          <w:b w:val="0"/>
          <w:sz w:val="23"/>
          <w:szCs w:val="23"/>
        </w:rPr>
      </w:pPr>
      <w:r w:rsidRPr="00C43245">
        <w:rPr>
          <w:rStyle w:val="Forte"/>
          <w:b/>
          <w:sz w:val="23"/>
          <w:szCs w:val="23"/>
        </w:rPr>
        <w:t>2. Fundamentação Legal</w:t>
      </w:r>
    </w:p>
    <w:p w14:paraId="370F13EA" w14:textId="77777777" w:rsidR="002630CC" w:rsidRPr="00C43245" w:rsidRDefault="002630CC" w:rsidP="002630CC">
      <w:pPr>
        <w:pStyle w:val="NormalWeb"/>
        <w:jc w:val="both"/>
        <w:rPr>
          <w:sz w:val="23"/>
          <w:szCs w:val="23"/>
        </w:rPr>
      </w:pPr>
      <w:r w:rsidRPr="00C43245">
        <w:rPr>
          <w:sz w:val="23"/>
          <w:szCs w:val="23"/>
        </w:rPr>
        <w:t xml:space="preserve">A presente contratação encontra amparo no </w:t>
      </w:r>
      <w:r w:rsidRPr="00C43245">
        <w:rPr>
          <w:rStyle w:val="Forte"/>
          <w:sz w:val="23"/>
          <w:szCs w:val="23"/>
        </w:rPr>
        <w:t>art. 74, inciso III, alínea “c” da Lei nº 14.133/2021</w:t>
      </w:r>
      <w:r w:rsidRPr="00C43245">
        <w:rPr>
          <w:sz w:val="23"/>
          <w:szCs w:val="23"/>
        </w:rPr>
        <w:t>, devido à inviabilidade de competição pela natureza técnica e especializada do objeto.</w:t>
      </w:r>
      <w:r w:rsidRPr="00C43245">
        <w:rPr>
          <w:sz w:val="23"/>
          <w:szCs w:val="23"/>
        </w:rPr>
        <w:br/>
        <w:t xml:space="preserve">Os serviços contratados são considerados de </w:t>
      </w:r>
      <w:r w:rsidRPr="00C43245">
        <w:rPr>
          <w:rStyle w:val="Forte"/>
          <w:sz w:val="23"/>
          <w:szCs w:val="23"/>
        </w:rPr>
        <w:t>notória especialização</w:t>
      </w:r>
      <w:r w:rsidRPr="00C43245">
        <w:rPr>
          <w:sz w:val="23"/>
          <w:szCs w:val="23"/>
        </w:rPr>
        <w:t>, conforme definição do §1º do art. 25 do Decreto-Lei nº 9.295/1946, incluído pela Lei nº 14.039/2020, comprovada pela experiência da contratada em órgãos públicos de natureza similar​​.</w:t>
      </w:r>
    </w:p>
    <w:p w14:paraId="587BD30B" w14:textId="77777777" w:rsidR="002630CC" w:rsidRPr="00C43245" w:rsidRDefault="002630CC" w:rsidP="002630CC">
      <w:pPr>
        <w:pStyle w:val="Ttulo3"/>
        <w:jc w:val="both"/>
        <w:rPr>
          <w:b w:val="0"/>
          <w:sz w:val="23"/>
          <w:szCs w:val="23"/>
        </w:rPr>
      </w:pPr>
      <w:r w:rsidRPr="00C43245">
        <w:rPr>
          <w:rStyle w:val="Forte"/>
          <w:b/>
          <w:sz w:val="23"/>
          <w:szCs w:val="23"/>
        </w:rPr>
        <w:t>3. Justificativa da Contratação</w:t>
      </w:r>
    </w:p>
    <w:p w14:paraId="215C4170" w14:textId="77777777" w:rsidR="002630CC" w:rsidRPr="00C43245" w:rsidRDefault="002630CC" w:rsidP="002630CC">
      <w:pPr>
        <w:pStyle w:val="NormalWeb"/>
        <w:jc w:val="both"/>
        <w:rPr>
          <w:sz w:val="23"/>
          <w:szCs w:val="23"/>
        </w:rPr>
      </w:pPr>
      <w:r w:rsidRPr="00C43245">
        <w:rPr>
          <w:sz w:val="23"/>
          <w:szCs w:val="23"/>
        </w:rPr>
        <w:t>A contratação é essencial para atender às necessidades da Câmara Municipal, garantindo:</w:t>
      </w:r>
    </w:p>
    <w:p w14:paraId="6B472380" w14:textId="77777777" w:rsidR="002630CC" w:rsidRPr="00C43245" w:rsidRDefault="002630CC" w:rsidP="002630CC">
      <w:pPr>
        <w:numPr>
          <w:ilvl w:val="0"/>
          <w:numId w:val="4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C43245">
        <w:rPr>
          <w:rFonts w:ascii="Times New Roman" w:hAnsi="Times New Roman" w:cs="Times New Roman"/>
          <w:sz w:val="23"/>
          <w:szCs w:val="23"/>
        </w:rPr>
        <w:t>Conformidade com as exigências do SIGA e FAROL, essenciais para a regularidade admini</w:t>
      </w:r>
      <w:r w:rsidRPr="00C43245">
        <w:rPr>
          <w:rFonts w:ascii="Times New Roman" w:hAnsi="Times New Roman" w:cs="Times New Roman"/>
          <w:sz w:val="23"/>
          <w:szCs w:val="23"/>
        </w:rPr>
        <w:t>s</w:t>
      </w:r>
      <w:r w:rsidRPr="00C43245">
        <w:rPr>
          <w:rFonts w:ascii="Times New Roman" w:hAnsi="Times New Roman" w:cs="Times New Roman"/>
          <w:sz w:val="23"/>
          <w:szCs w:val="23"/>
        </w:rPr>
        <w:t>trativa e fiscal.</w:t>
      </w:r>
    </w:p>
    <w:p w14:paraId="2329E016" w14:textId="77777777" w:rsidR="002630CC" w:rsidRPr="00C43245" w:rsidRDefault="002630CC" w:rsidP="002630CC">
      <w:pPr>
        <w:numPr>
          <w:ilvl w:val="0"/>
          <w:numId w:val="4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C43245">
        <w:rPr>
          <w:rFonts w:ascii="Times New Roman" w:hAnsi="Times New Roman" w:cs="Times New Roman"/>
          <w:sz w:val="23"/>
          <w:szCs w:val="23"/>
        </w:rPr>
        <w:lastRenderedPageBreak/>
        <w:t>Qualificação técnica dos servidores responsáveis pelo envio das informações.</w:t>
      </w:r>
    </w:p>
    <w:p w14:paraId="188665C4" w14:textId="77777777" w:rsidR="002630CC" w:rsidRPr="00C43245" w:rsidRDefault="002630CC" w:rsidP="002630CC">
      <w:pPr>
        <w:numPr>
          <w:ilvl w:val="0"/>
          <w:numId w:val="4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C43245">
        <w:rPr>
          <w:rFonts w:ascii="Times New Roman" w:hAnsi="Times New Roman" w:cs="Times New Roman"/>
          <w:sz w:val="23"/>
          <w:szCs w:val="23"/>
        </w:rPr>
        <w:t>A eficiência no cumprimento das resoluções normativas do TCM/BA.</w:t>
      </w:r>
    </w:p>
    <w:p w14:paraId="76FAC566" w14:textId="77777777" w:rsidR="002630CC" w:rsidRPr="00C43245" w:rsidRDefault="002630CC" w:rsidP="002630CC">
      <w:pPr>
        <w:pStyle w:val="Ttulo3"/>
        <w:jc w:val="both"/>
        <w:rPr>
          <w:b w:val="0"/>
          <w:sz w:val="23"/>
          <w:szCs w:val="23"/>
        </w:rPr>
      </w:pPr>
      <w:r w:rsidRPr="00C43245">
        <w:rPr>
          <w:rStyle w:val="Forte"/>
          <w:b/>
          <w:sz w:val="23"/>
          <w:szCs w:val="23"/>
        </w:rPr>
        <w:t>4. Valor e Vigência</w:t>
      </w:r>
    </w:p>
    <w:p w14:paraId="0D73D8E9" w14:textId="082186A0" w:rsidR="002630CC" w:rsidRPr="00C43245" w:rsidRDefault="002630CC" w:rsidP="002630CC">
      <w:pPr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C43245">
        <w:rPr>
          <w:rStyle w:val="Forte"/>
          <w:rFonts w:ascii="Times New Roman" w:hAnsi="Times New Roman" w:cs="Times New Roman"/>
          <w:sz w:val="23"/>
          <w:szCs w:val="23"/>
        </w:rPr>
        <w:t>Valor Mensal:</w:t>
      </w:r>
      <w:r w:rsidRPr="00C43245">
        <w:rPr>
          <w:rFonts w:ascii="Times New Roman" w:hAnsi="Times New Roman" w:cs="Times New Roman"/>
          <w:sz w:val="23"/>
          <w:szCs w:val="23"/>
        </w:rPr>
        <w:t xml:space="preserve"> R$ 2.0</w:t>
      </w:r>
      <w:r w:rsidRPr="00C43245">
        <w:rPr>
          <w:rFonts w:ascii="Times New Roman" w:hAnsi="Times New Roman" w:cs="Times New Roman"/>
          <w:sz w:val="23"/>
          <w:szCs w:val="23"/>
        </w:rPr>
        <w:t>00,00 (dois mil reais).</w:t>
      </w:r>
    </w:p>
    <w:p w14:paraId="30552A0D" w14:textId="00607784" w:rsidR="002630CC" w:rsidRPr="00C43245" w:rsidRDefault="002630CC" w:rsidP="002630CC">
      <w:pPr>
        <w:numPr>
          <w:ilvl w:val="0"/>
          <w:numId w:val="44"/>
        </w:numPr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C43245">
        <w:rPr>
          <w:rStyle w:val="Forte"/>
          <w:rFonts w:ascii="Times New Roman" w:hAnsi="Times New Roman" w:cs="Times New Roman"/>
          <w:sz w:val="23"/>
          <w:szCs w:val="23"/>
        </w:rPr>
        <w:t>Valor Global:</w:t>
      </w:r>
      <w:r w:rsidRPr="00C43245">
        <w:rPr>
          <w:rFonts w:ascii="Times New Roman" w:hAnsi="Times New Roman" w:cs="Times New Roman"/>
          <w:sz w:val="23"/>
          <w:szCs w:val="23"/>
        </w:rPr>
        <w:t xml:space="preserve"> R$ </w:t>
      </w:r>
      <w:r w:rsidRPr="00C43245">
        <w:rPr>
          <w:rFonts w:ascii="Times New Roman" w:hAnsi="Times New Roman" w:cs="Times New Roman"/>
          <w:sz w:val="23"/>
          <w:szCs w:val="23"/>
        </w:rPr>
        <w:t>24.000,00 (vinte e quatro</w:t>
      </w:r>
      <w:r w:rsidRPr="00C43245">
        <w:rPr>
          <w:rFonts w:ascii="Times New Roman" w:hAnsi="Times New Roman" w:cs="Times New Roman"/>
          <w:sz w:val="23"/>
          <w:szCs w:val="23"/>
        </w:rPr>
        <w:t xml:space="preserve"> mil reais).</w:t>
      </w:r>
    </w:p>
    <w:p w14:paraId="4E3B1288" w14:textId="77777777" w:rsidR="002630CC" w:rsidRPr="00C43245" w:rsidRDefault="002630CC" w:rsidP="002630CC">
      <w:pPr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C43245">
        <w:rPr>
          <w:rStyle w:val="Forte"/>
          <w:rFonts w:ascii="Times New Roman" w:hAnsi="Times New Roman" w:cs="Times New Roman"/>
          <w:sz w:val="23"/>
          <w:szCs w:val="23"/>
        </w:rPr>
        <w:t>Duração do Contrato:</w:t>
      </w:r>
      <w:r w:rsidRPr="00C43245">
        <w:rPr>
          <w:rFonts w:ascii="Times New Roman" w:hAnsi="Times New Roman" w:cs="Times New Roman"/>
          <w:sz w:val="23"/>
          <w:szCs w:val="23"/>
        </w:rPr>
        <w:t xml:space="preserve"> 12 (doze) meses, podendo ser prorrogado conforme os limites da Lei nº 14.133/2021.</w:t>
      </w:r>
    </w:p>
    <w:p w14:paraId="4B42D521" w14:textId="77777777" w:rsidR="002630CC" w:rsidRPr="00C43245" w:rsidRDefault="002630CC" w:rsidP="002630CC">
      <w:pPr>
        <w:pStyle w:val="Ttulo3"/>
        <w:jc w:val="both"/>
        <w:rPr>
          <w:b w:val="0"/>
          <w:sz w:val="23"/>
          <w:szCs w:val="23"/>
        </w:rPr>
      </w:pPr>
      <w:r w:rsidRPr="00C43245">
        <w:rPr>
          <w:rStyle w:val="Forte"/>
          <w:b/>
          <w:sz w:val="23"/>
          <w:szCs w:val="23"/>
        </w:rPr>
        <w:t>5. Determinações à Agente de Contratação</w:t>
      </w:r>
    </w:p>
    <w:p w14:paraId="5DF73824" w14:textId="77777777" w:rsidR="002630CC" w:rsidRPr="00C43245" w:rsidRDefault="002630CC" w:rsidP="002630CC">
      <w:pPr>
        <w:numPr>
          <w:ilvl w:val="0"/>
          <w:numId w:val="4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C43245">
        <w:rPr>
          <w:rFonts w:ascii="Times New Roman" w:hAnsi="Times New Roman" w:cs="Times New Roman"/>
          <w:sz w:val="23"/>
          <w:szCs w:val="23"/>
        </w:rPr>
        <w:t xml:space="preserve">Inserir as informações no </w:t>
      </w:r>
      <w:r w:rsidRPr="00C43245">
        <w:rPr>
          <w:rStyle w:val="Forte"/>
          <w:rFonts w:ascii="Times New Roman" w:hAnsi="Times New Roman" w:cs="Times New Roman"/>
          <w:sz w:val="23"/>
          <w:szCs w:val="23"/>
        </w:rPr>
        <w:t>Portal Nacional de Contratações Públicas (PNCP)</w:t>
      </w:r>
      <w:r w:rsidRPr="00C43245">
        <w:rPr>
          <w:rFonts w:ascii="Times New Roman" w:hAnsi="Times New Roman" w:cs="Times New Roman"/>
          <w:sz w:val="23"/>
          <w:szCs w:val="23"/>
        </w:rPr>
        <w:t>, nos termos do art. 94 da Lei nº 14.133/2021.</w:t>
      </w:r>
    </w:p>
    <w:p w14:paraId="70319F28" w14:textId="77777777" w:rsidR="002630CC" w:rsidRPr="00C43245" w:rsidRDefault="002630CC" w:rsidP="002630CC">
      <w:pPr>
        <w:numPr>
          <w:ilvl w:val="0"/>
          <w:numId w:val="4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C43245">
        <w:rPr>
          <w:rFonts w:ascii="Times New Roman" w:hAnsi="Times New Roman" w:cs="Times New Roman"/>
          <w:sz w:val="23"/>
          <w:szCs w:val="23"/>
        </w:rPr>
        <w:t>Garantir a ampla publicidade e a transparência do processo, incluindo a publicação no sítio el</w:t>
      </w:r>
      <w:r w:rsidRPr="00C43245">
        <w:rPr>
          <w:rFonts w:ascii="Times New Roman" w:hAnsi="Times New Roman" w:cs="Times New Roman"/>
          <w:sz w:val="23"/>
          <w:szCs w:val="23"/>
        </w:rPr>
        <w:t>e</w:t>
      </w:r>
      <w:r w:rsidRPr="00C43245">
        <w:rPr>
          <w:rFonts w:ascii="Times New Roman" w:hAnsi="Times New Roman" w:cs="Times New Roman"/>
          <w:sz w:val="23"/>
          <w:szCs w:val="23"/>
        </w:rPr>
        <w:t>trônico da Câmara Municipal.</w:t>
      </w:r>
    </w:p>
    <w:p w14:paraId="3AB3B8D1" w14:textId="77777777" w:rsidR="002630CC" w:rsidRPr="00C43245" w:rsidRDefault="002630CC" w:rsidP="002630CC">
      <w:pPr>
        <w:numPr>
          <w:ilvl w:val="0"/>
          <w:numId w:val="4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C43245">
        <w:rPr>
          <w:rFonts w:ascii="Times New Roman" w:hAnsi="Times New Roman" w:cs="Times New Roman"/>
          <w:sz w:val="23"/>
          <w:szCs w:val="23"/>
        </w:rPr>
        <w:t>Formalizar o contrato após a homologação do processo, com designação de gestor e fiscal do contrato, conforme o art. 117 da Lei nº 14.133/2021.</w:t>
      </w:r>
    </w:p>
    <w:p w14:paraId="1BC60A5C" w14:textId="77777777" w:rsidR="002630CC" w:rsidRPr="00C43245" w:rsidRDefault="002630CC" w:rsidP="002630CC">
      <w:pPr>
        <w:pStyle w:val="Ttulo3"/>
        <w:jc w:val="both"/>
        <w:rPr>
          <w:b w:val="0"/>
          <w:sz w:val="23"/>
          <w:szCs w:val="23"/>
        </w:rPr>
      </w:pPr>
      <w:r w:rsidRPr="00C43245">
        <w:rPr>
          <w:rStyle w:val="Forte"/>
          <w:b/>
          <w:sz w:val="23"/>
          <w:szCs w:val="23"/>
        </w:rPr>
        <w:t>6. Autorização</w:t>
      </w:r>
    </w:p>
    <w:p w14:paraId="17883C7F" w14:textId="779B9323" w:rsidR="002630CC" w:rsidRPr="00C43245" w:rsidRDefault="002630CC" w:rsidP="002630CC">
      <w:pPr>
        <w:pStyle w:val="NormalWeb"/>
        <w:jc w:val="both"/>
        <w:rPr>
          <w:sz w:val="23"/>
          <w:szCs w:val="23"/>
        </w:rPr>
      </w:pPr>
      <w:r w:rsidRPr="00C43245">
        <w:rPr>
          <w:sz w:val="23"/>
          <w:szCs w:val="23"/>
        </w:rPr>
        <w:t xml:space="preserve">Com base na fundamentação apresentada e nos documentos constantes nos autos, </w:t>
      </w:r>
      <w:r w:rsidRPr="00C43245">
        <w:rPr>
          <w:rStyle w:val="Forte"/>
          <w:sz w:val="23"/>
          <w:szCs w:val="23"/>
        </w:rPr>
        <w:t>AUTORIZO</w:t>
      </w:r>
      <w:r w:rsidRPr="00C43245">
        <w:rPr>
          <w:sz w:val="23"/>
          <w:szCs w:val="23"/>
        </w:rPr>
        <w:t xml:space="preserve"> a contratação direta da empresa </w:t>
      </w:r>
      <w:r w:rsidR="00B11864" w:rsidRPr="00B11864">
        <w:rPr>
          <w:b/>
          <w:sz w:val="23"/>
          <w:szCs w:val="23"/>
        </w:rPr>
        <w:t>PUBLICAMAIS CONSULTORIA LTDA</w:t>
      </w:r>
      <w:r w:rsidRPr="00C43245">
        <w:rPr>
          <w:sz w:val="23"/>
          <w:szCs w:val="23"/>
        </w:rPr>
        <w:t>, assegurando-se a conformidade com os princípios da legalidade, economicidade e eficiência administrativa.</w:t>
      </w:r>
    </w:p>
    <w:p w14:paraId="60859C24" w14:textId="77777777" w:rsidR="002630CC" w:rsidRPr="00C43245" w:rsidRDefault="002630CC" w:rsidP="002630CC">
      <w:pPr>
        <w:pStyle w:val="Ttulo3"/>
        <w:jc w:val="both"/>
        <w:rPr>
          <w:b w:val="0"/>
          <w:sz w:val="23"/>
          <w:szCs w:val="23"/>
        </w:rPr>
      </w:pPr>
      <w:r w:rsidRPr="00C43245">
        <w:rPr>
          <w:rStyle w:val="Forte"/>
          <w:b/>
          <w:sz w:val="23"/>
          <w:szCs w:val="23"/>
        </w:rPr>
        <w:t>7. Publicação e Cumprimento</w:t>
      </w:r>
      <w:bookmarkStart w:id="0" w:name="_GoBack"/>
      <w:bookmarkEnd w:id="0"/>
    </w:p>
    <w:p w14:paraId="00C40047" w14:textId="77777777" w:rsidR="002630CC" w:rsidRPr="00C43245" w:rsidRDefault="002630CC" w:rsidP="002630CC">
      <w:pPr>
        <w:pStyle w:val="NormalWeb"/>
        <w:jc w:val="both"/>
        <w:rPr>
          <w:sz w:val="23"/>
          <w:szCs w:val="23"/>
        </w:rPr>
      </w:pPr>
      <w:r w:rsidRPr="00C43245">
        <w:rPr>
          <w:sz w:val="23"/>
          <w:szCs w:val="23"/>
        </w:rPr>
        <w:t>Este ato entra em vigor na data de sua assinatura.</w:t>
      </w:r>
    </w:p>
    <w:p w14:paraId="7A4B462F" w14:textId="77777777" w:rsidR="002630CC" w:rsidRPr="00C43245" w:rsidRDefault="002630CC" w:rsidP="002630CC">
      <w:pPr>
        <w:pStyle w:val="NormalWeb"/>
        <w:jc w:val="both"/>
        <w:rPr>
          <w:sz w:val="23"/>
          <w:szCs w:val="23"/>
        </w:rPr>
      </w:pPr>
      <w:r w:rsidRPr="00C43245">
        <w:rPr>
          <w:sz w:val="23"/>
          <w:szCs w:val="23"/>
        </w:rPr>
        <w:t>PUBLIQUE-SE. CUMPRA-SE.</w:t>
      </w:r>
    </w:p>
    <w:p w14:paraId="7F6BEFAF" w14:textId="56C5884F" w:rsidR="006363E2" w:rsidRPr="00C43245" w:rsidRDefault="006363E2" w:rsidP="006363E2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3"/>
          <w:szCs w:val="23"/>
          <w:lang w:eastAsia="pt-BR"/>
        </w:rPr>
      </w:pPr>
      <w:r w:rsidRPr="00C43245">
        <w:rPr>
          <w:rFonts w:ascii="Times New Roman" w:eastAsia="Times New Roman" w:hAnsi="Times New Roman" w:cs="Times New Roman"/>
          <w:sz w:val="23"/>
          <w:szCs w:val="23"/>
          <w:lang w:eastAsia="pt-BR"/>
        </w:rPr>
        <w:t>Canápolis - BA, 08 de janeiro de 2025.</w:t>
      </w:r>
    </w:p>
    <w:p w14:paraId="6AD706C8" w14:textId="77777777" w:rsidR="006363E2" w:rsidRPr="00C43245" w:rsidRDefault="006363E2" w:rsidP="006363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pt-BR"/>
        </w:rPr>
      </w:pPr>
    </w:p>
    <w:p w14:paraId="321F2A51" w14:textId="77777777" w:rsidR="00C43245" w:rsidRPr="00C43245" w:rsidRDefault="00C43245" w:rsidP="00C4324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pt-BR"/>
        </w:rPr>
      </w:pPr>
    </w:p>
    <w:p w14:paraId="1B2094D2" w14:textId="314B5596" w:rsidR="00B63896" w:rsidRPr="00C43245" w:rsidRDefault="006363E2" w:rsidP="00C4324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pt-BR"/>
        </w:rPr>
      </w:pPr>
      <w:r w:rsidRPr="00C43245">
        <w:rPr>
          <w:rFonts w:ascii="Times New Roman" w:eastAsia="Times New Roman" w:hAnsi="Times New Roman" w:cs="Times New Roman"/>
          <w:b/>
          <w:bCs/>
          <w:sz w:val="23"/>
          <w:szCs w:val="23"/>
          <w:lang w:eastAsia="pt-BR"/>
        </w:rPr>
        <w:t>Emídio Montalvão Sobrinho</w:t>
      </w:r>
      <w:r w:rsidRPr="00C43245">
        <w:rPr>
          <w:rFonts w:ascii="Times New Roman" w:eastAsia="Times New Roman" w:hAnsi="Times New Roman" w:cs="Times New Roman"/>
          <w:sz w:val="23"/>
          <w:szCs w:val="23"/>
          <w:lang w:eastAsia="pt-BR"/>
        </w:rPr>
        <w:t xml:space="preserve"> </w:t>
      </w:r>
      <w:r w:rsidRPr="00C43245">
        <w:rPr>
          <w:rFonts w:ascii="Times New Roman" w:eastAsia="Times New Roman" w:hAnsi="Times New Roman" w:cs="Times New Roman"/>
          <w:sz w:val="23"/>
          <w:szCs w:val="23"/>
          <w:lang w:eastAsia="pt-BR"/>
        </w:rPr>
        <w:br/>
        <w:t xml:space="preserve">Presidente </w:t>
      </w:r>
      <w:r w:rsidRPr="00C43245">
        <w:rPr>
          <w:rFonts w:ascii="Times New Roman" w:eastAsia="Times New Roman" w:hAnsi="Times New Roman" w:cs="Times New Roman"/>
          <w:sz w:val="23"/>
          <w:szCs w:val="23"/>
          <w:lang w:eastAsia="pt-BR"/>
        </w:rPr>
        <w:br/>
        <w:t>Biênio 2025/2026</w:t>
      </w:r>
    </w:p>
    <w:sectPr w:rsidR="00B63896" w:rsidRPr="00C43245" w:rsidSect="00E00E8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2694" w:right="1133" w:bottom="1985" w:left="1701" w:header="284" w:footer="756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167F16" w14:textId="77777777" w:rsidR="001524C8" w:rsidRDefault="001524C8" w:rsidP="00FB2C45">
      <w:pPr>
        <w:spacing w:after="0" w:line="240" w:lineRule="auto"/>
      </w:pPr>
      <w:r>
        <w:separator/>
      </w:r>
    </w:p>
  </w:endnote>
  <w:endnote w:type="continuationSeparator" w:id="0">
    <w:p w14:paraId="62E4285B" w14:textId="77777777" w:rsidR="001524C8" w:rsidRDefault="001524C8" w:rsidP="00FB2C45">
      <w:pPr>
        <w:spacing w:after="0" w:line="240" w:lineRule="auto"/>
      </w:pPr>
      <w:r>
        <w:continuationSeparator/>
      </w:r>
    </w:p>
  </w:endnote>
  <w:endnote w:type="continuationNotice" w:id="1">
    <w:p w14:paraId="52B08867" w14:textId="77777777" w:rsidR="001524C8" w:rsidRDefault="001524C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 SemiBold"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20A4F2" w14:textId="77777777" w:rsidR="002A7CB8" w:rsidRDefault="002A7CB8" w:rsidP="008C1F66">
    <w:pPr>
      <w:pStyle w:val="Rodap"/>
      <w:ind w:left="-284"/>
      <w:jc w:val="right"/>
    </w:pPr>
    <w:r w:rsidRPr="00D34273">
      <w:rPr>
        <w:rFonts w:ascii="Open Sans" w:hAnsi="Open Sans" w:cs="Open Sans"/>
        <w:sz w:val="14"/>
        <w:szCs w:val="18"/>
      </w:rPr>
      <w:t xml:space="preserve">Página </w:t>
    </w:r>
    <w:r w:rsidRPr="00D34273">
      <w:rPr>
        <w:rFonts w:ascii="Open Sans" w:hAnsi="Open Sans" w:cs="Open Sans"/>
        <w:bCs/>
        <w:sz w:val="14"/>
        <w:szCs w:val="18"/>
      </w:rPr>
      <w:fldChar w:fldCharType="begin"/>
    </w:r>
    <w:r w:rsidRPr="00D34273">
      <w:rPr>
        <w:rFonts w:ascii="Open Sans" w:hAnsi="Open Sans" w:cs="Open Sans"/>
        <w:bCs/>
        <w:sz w:val="14"/>
        <w:szCs w:val="18"/>
      </w:rPr>
      <w:instrText>PAGE</w:instrText>
    </w:r>
    <w:r w:rsidRPr="00D34273">
      <w:rPr>
        <w:rFonts w:ascii="Open Sans" w:hAnsi="Open Sans" w:cs="Open Sans"/>
        <w:bCs/>
        <w:sz w:val="14"/>
        <w:szCs w:val="18"/>
      </w:rPr>
      <w:fldChar w:fldCharType="separate"/>
    </w:r>
    <w:r w:rsidR="00B11864">
      <w:rPr>
        <w:rFonts w:ascii="Open Sans" w:hAnsi="Open Sans" w:cs="Open Sans"/>
        <w:bCs/>
        <w:noProof/>
        <w:sz w:val="14"/>
        <w:szCs w:val="18"/>
      </w:rPr>
      <w:t>2</w:t>
    </w:r>
    <w:r w:rsidRPr="00D34273">
      <w:rPr>
        <w:rFonts w:ascii="Open Sans" w:hAnsi="Open Sans" w:cs="Open Sans"/>
        <w:bCs/>
        <w:sz w:val="14"/>
        <w:szCs w:val="18"/>
      </w:rPr>
      <w:fldChar w:fldCharType="end"/>
    </w:r>
    <w:r w:rsidRPr="00D34273">
      <w:rPr>
        <w:rFonts w:ascii="Open Sans" w:hAnsi="Open Sans" w:cs="Open Sans"/>
        <w:sz w:val="14"/>
        <w:szCs w:val="18"/>
      </w:rPr>
      <w:t xml:space="preserve"> de </w:t>
    </w:r>
    <w:r w:rsidRPr="00D34273">
      <w:rPr>
        <w:rFonts w:ascii="Open Sans" w:hAnsi="Open Sans" w:cs="Open Sans"/>
        <w:bCs/>
        <w:sz w:val="14"/>
        <w:szCs w:val="18"/>
      </w:rPr>
      <w:fldChar w:fldCharType="begin"/>
    </w:r>
    <w:r w:rsidRPr="00D34273">
      <w:rPr>
        <w:rFonts w:ascii="Open Sans" w:hAnsi="Open Sans" w:cs="Open Sans"/>
        <w:bCs/>
        <w:sz w:val="14"/>
        <w:szCs w:val="18"/>
      </w:rPr>
      <w:instrText>NUMPAGES</w:instrText>
    </w:r>
    <w:r w:rsidRPr="00D34273">
      <w:rPr>
        <w:rFonts w:ascii="Open Sans" w:hAnsi="Open Sans" w:cs="Open Sans"/>
        <w:bCs/>
        <w:sz w:val="14"/>
        <w:szCs w:val="18"/>
      </w:rPr>
      <w:fldChar w:fldCharType="separate"/>
    </w:r>
    <w:r w:rsidR="00B11864">
      <w:rPr>
        <w:rFonts w:ascii="Open Sans" w:hAnsi="Open Sans" w:cs="Open Sans"/>
        <w:bCs/>
        <w:noProof/>
        <w:sz w:val="14"/>
        <w:szCs w:val="18"/>
      </w:rPr>
      <w:t>2</w:t>
    </w:r>
    <w:r w:rsidRPr="00D34273">
      <w:rPr>
        <w:rFonts w:ascii="Open Sans" w:hAnsi="Open Sans" w:cs="Open Sans"/>
        <w:bCs/>
        <w:sz w:val="14"/>
        <w:szCs w:val="18"/>
      </w:rPr>
      <w:fldChar w:fldCharType="end"/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80777" behindDoc="0" locked="0" layoutInCell="1" allowOverlap="1" wp14:anchorId="5D1D929A" wp14:editId="528DF3F6">
              <wp:simplePos x="0" y="0"/>
              <wp:positionH relativeFrom="page">
                <wp:posOffset>7254240</wp:posOffset>
              </wp:positionH>
              <wp:positionV relativeFrom="paragraph">
                <wp:posOffset>233944</wp:posOffset>
              </wp:positionV>
              <wp:extent cx="495300" cy="563245"/>
              <wp:effectExtent l="0" t="0" r="0" b="8255"/>
              <wp:wrapNone/>
              <wp:docPr id="4" name="Retâ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 flipV="1">
                        <a:off x="0" y="0"/>
                        <a:ext cx="495300" cy="563245"/>
                      </a:xfrm>
                      <a:prstGeom prst="rect">
                        <a:avLst/>
                      </a:prstGeom>
                      <a:solidFill>
                        <a:schemeClr val="accent6">
                          <a:lumMod val="40000"/>
                          <a:lumOff val="60000"/>
                        </a:schemeClr>
                      </a:solidFill>
                      <a:ln>
                        <a:noFill/>
                      </a:ln>
                    </wps:spPr>
                    <wps:style>
                      <a:lnRef idx="1">
                        <a:schemeClr val="accent6"/>
                      </a:lnRef>
                      <a:fillRef idx="2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18DBBEE8" id="Retângulo 4" o:spid="_x0000_s1026" style="position:absolute;margin-left:571.2pt;margin-top:18.4pt;width:39pt;height:44.35pt;flip:x y;z-index:25168077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" fillcolor="#c5e0b3 [1305]" stroked="f" strokeweight=".5pt">
              <w10:wrap anchorx="page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4633" behindDoc="0" locked="0" layoutInCell="1" allowOverlap="1" wp14:anchorId="2AD5124A" wp14:editId="695F9B64">
              <wp:simplePos x="0" y="0"/>
              <wp:positionH relativeFrom="page">
                <wp:posOffset>-508635</wp:posOffset>
              </wp:positionH>
              <wp:positionV relativeFrom="paragraph">
                <wp:posOffset>225689</wp:posOffset>
              </wp:positionV>
              <wp:extent cx="8356600" cy="575945"/>
              <wp:effectExtent l="0" t="0" r="6350" b="0"/>
              <wp:wrapNone/>
              <wp:docPr id="5" name="Retângul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8356600" cy="575945"/>
                      </a:xfrm>
                      <a:prstGeom prst="rect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  <a:alpha val="30196"/>
                        </a:schemeClr>
                      </a:solidFill>
                      <a:ln>
                        <a:noFill/>
                      </a:ln>
                    </wps:spPr>
                    <wps:style>
                      <a:lnRef idx="1">
                        <a:schemeClr val="accent6"/>
                      </a:lnRef>
                      <a:fillRef idx="2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3FA2C68C" id="Retângulo 5" o:spid="_x0000_s1026" style="position:absolute;margin-left:-40.05pt;margin-top:17.75pt;width:658pt;height:45.35pt;flip:y;z-index:25167463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" fillcolor="#a8d08d [1945]" stroked="f" strokeweight=".5pt">
              <v:fill opacity="19789f"/>
              <w10:wrap anchorx="page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57" behindDoc="0" locked="0" layoutInCell="1" allowOverlap="1" wp14:anchorId="5AFF202F" wp14:editId="205E522E">
              <wp:simplePos x="0" y="0"/>
              <wp:positionH relativeFrom="column">
                <wp:posOffset>-541020</wp:posOffset>
              </wp:positionH>
              <wp:positionV relativeFrom="paragraph">
                <wp:posOffset>251355</wp:posOffset>
              </wp:positionV>
              <wp:extent cx="2244090" cy="572201"/>
              <wp:effectExtent l="0" t="0" r="0" b="0"/>
              <wp:wrapNone/>
              <wp:docPr id="6" name="Caixa de Texto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44090" cy="572201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C9A51EE" w14:textId="77777777" w:rsidR="002A7CB8" w:rsidRPr="00662F70" w:rsidRDefault="002A7CB8" w:rsidP="008C1F66">
                          <w:pPr>
                            <w:spacing w:after="0"/>
                            <w:jc w:val="right"/>
                            <w:rPr>
                              <w:rFonts w:ascii="Cambria" w:hAnsi="Cambria" w:cs="Cambria"/>
                              <w:b/>
                              <w:sz w:val="18"/>
                              <w:szCs w:val="16"/>
                            </w:rPr>
                          </w:pPr>
                          <w:r w:rsidRPr="00662F70">
                            <w:rPr>
                              <w:rFonts w:ascii="Cambria" w:hAnsi="Cambria" w:cs="Cambria"/>
                              <w:b/>
                              <w:sz w:val="18"/>
                              <w:szCs w:val="16"/>
                            </w:rPr>
                            <w:t xml:space="preserve">Rua Luiz Viana Filho, nº 120, </w:t>
                          </w:r>
                          <w:proofErr w:type="gramStart"/>
                          <w:r w:rsidRPr="00662F70">
                            <w:rPr>
                              <w:rFonts w:ascii="Cambria" w:hAnsi="Cambria" w:cs="Cambria"/>
                              <w:b/>
                              <w:sz w:val="18"/>
                              <w:szCs w:val="16"/>
                            </w:rPr>
                            <w:t>Centro</w:t>
                          </w:r>
                          <w:proofErr w:type="gramEnd"/>
                        </w:p>
                        <w:p w14:paraId="1745DF8B" w14:textId="77777777" w:rsidR="002A7CB8" w:rsidRPr="00662F70" w:rsidRDefault="002A7CB8" w:rsidP="008C1F66">
                          <w:pPr>
                            <w:spacing w:after="0"/>
                            <w:jc w:val="right"/>
                            <w:rPr>
                              <w:rFonts w:ascii="Cambria" w:hAnsi="Cambria" w:cs="Cambria"/>
                              <w:b/>
                              <w:sz w:val="18"/>
                              <w:szCs w:val="16"/>
                            </w:rPr>
                          </w:pPr>
                          <w:r w:rsidRPr="00662F70">
                            <w:rPr>
                              <w:rFonts w:ascii="Cambria" w:hAnsi="Cambria" w:cs="Cambria"/>
                              <w:b/>
                              <w:sz w:val="18"/>
                              <w:szCs w:val="16"/>
                            </w:rPr>
                            <w:t>CEP: 47.730-000,</w:t>
                          </w:r>
                        </w:p>
                        <w:p w14:paraId="6E9DA74B" w14:textId="77777777" w:rsidR="002A7CB8" w:rsidRPr="00662F70" w:rsidRDefault="002A7CB8" w:rsidP="008C1F66">
                          <w:pPr>
                            <w:spacing w:after="0"/>
                            <w:jc w:val="right"/>
                            <w:rPr>
                              <w:rFonts w:ascii="Cambria" w:hAnsi="Cambria" w:cs="Cambria"/>
                              <w:b/>
                              <w:sz w:val="18"/>
                              <w:szCs w:val="16"/>
                            </w:rPr>
                          </w:pPr>
                          <w:r w:rsidRPr="00662F70">
                            <w:rPr>
                              <w:rFonts w:ascii="Cambria" w:hAnsi="Cambria" w:cs="Cambria"/>
                              <w:b/>
                              <w:sz w:val="18"/>
                              <w:szCs w:val="16"/>
                            </w:rPr>
                            <w:t>Canápolis - BA.</w:t>
                          </w:r>
                        </w:p>
                        <w:p w14:paraId="3127D33F" w14:textId="77777777" w:rsidR="002A7CB8" w:rsidRPr="00B639DD" w:rsidRDefault="002A7CB8" w:rsidP="008C1F66">
                          <w:pPr>
                            <w:spacing w:after="0"/>
                            <w:jc w:val="right"/>
                            <w:rPr>
                              <w:rFonts w:ascii="Open Sans" w:hAnsi="Open Sans" w:cs="Open Sans"/>
                              <w:sz w:val="16"/>
                              <w:szCs w:val="16"/>
                            </w:rPr>
                          </w:pPr>
                          <w:r w:rsidRPr="00B639DD">
                            <w:rPr>
                              <w:rFonts w:ascii="Open Sans" w:hAnsi="Open Sans" w:cs="Open Sans"/>
                              <w:sz w:val="16"/>
                              <w:szCs w:val="16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40" o:spid="_x0000_s1026" type="#_x0000_t202" style="position:absolute;left:0;text-align:left;margin-left:-42.6pt;margin-top:19.8pt;width:176.7pt;height:45.05pt;z-index:2516756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" filled="f" stroked="f" strokeweight=".5pt">
              <v:textbox>
                <w:txbxContent>
                  <w:p w14:paraId="0C9A51EE" w14:textId="77777777" w:rsidR="002A7CB8" w:rsidRPr="00662F70" w:rsidRDefault="002A7CB8" w:rsidP="008C1F66">
                    <w:pPr>
                      <w:spacing w:after="0"/>
                      <w:jc w:val="right"/>
                      <w:rPr>
                        <w:rFonts w:ascii="Cambria" w:hAnsi="Cambria" w:cs="Cambria"/>
                        <w:b/>
                        <w:sz w:val="18"/>
                        <w:szCs w:val="16"/>
                      </w:rPr>
                    </w:pPr>
                    <w:r w:rsidRPr="00662F70">
                      <w:rPr>
                        <w:rFonts w:ascii="Cambria" w:hAnsi="Cambria" w:cs="Cambria"/>
                        <w:b/>
                        <w:sz w:val="18"/>
                        <w:szCs w:val="16"/>
                      </w:rPr>
                      <w:t xml:space="preserve">Rua Luiz Viana Filho, nº 120, </w:t>
                    </w:r>
                    <w:proofErr w:type="gramStart"/>
                    <w:r w:rsidRPr="00662F70">
                      <w:rPr>
                        <w:rFonts w:ascii="Cambria" w:hAnsi="Cambria" w:cs="Cambria"/>
                        <w:b/>
                        <w:sz w:val="18"/>
                        <w:szCs w:val="16"/>
                      </w:rPr>
                      <w:t>Centro</w:t>
                    </w:r>
                    <w:proofErr w:type="gramEnd"/>
                  </w:p>
                  <w:p w14:paraId="1745DF8B" w14:textId="77777777" w:rsidR="002A7CB8" w:rsidRPr="00662F70" w:rsidRDefault="002A7CB8" w:rsidP="008C1F66">
                    <w:pPr>
                      <w:spacing w:after="0"/>
                      <w:jc w:val="right"/>
                      <w:rPr>
                        <w:rFonts w:ascii="Cambria" w:hAnsi="Cambria" w:cs="Cambria"/>
                        <w:b/>
                        <w:sz w:val="18"/>
                        <w:szCs w:val="16"/>
                      </w:rPr>
                    </w:pPr>
                    <w:r w:rsidRPr="00662F70">
                      <w:rPr>
                        <w:rFonts w:ascii="Cambria" w:hAnsi="Cambria" w:cs="Cambria"/>
                        <w:b/>
                        <w:sz w:val="18"/>
                        <w:szCs w:val="16"/>
                      </w:rPr>
                      <w:t>CEP: 47.730-000,</w:t>
                    </w:r>
                  </w:p>
                  <w:p w14:paraId="6E9DA74B" w14:textId="77777777" w:rsidR="002A7CB8" w:rsidRPr="00662F70" w:rsidRDefault="002A7CB8" w:rsidP="008C1F66">
                    <w:pPr>
                      <w:spacing w:after="0"/>
                      <w:jc w:val="right"/>
                      <w:rPr>
                        <w:rFonts w:ascii="Cambria" w:hAnsi="Cambria" w:cs="Cambria"/>
                        <w:b/>
                        <w:sz w:val="18"/>
                        <w:szCs w:val="16"/>
                      </w:rPr>
                    </w:pPr>
                    <w:r w:rsidRPr="00662F70">
                      <w:rPr>
                        <w:rFonts w:ascii="Cambria" w:hAnsi="Cambria" w:cs="Cambria"/>
                        <w:b/>
                        <w:sz w:val="18"/>
                        <w:szCs w:val="16"/>
                      </w:rPr>
                      <w:t>Canápolis - BA.</w:t>
                    </w:r>
                  </w:p>
                  <w:p w14:paraId="3127D33F" w14:textId="77777777" w:rsidR="002A7CB8" w:rsidRPr="00B639DD" w:rsidRDefault="002A7CB8" w:rsidP="008C1F66">
                    <w:pPr>
                      <w:spacing w:after="0"/>
                      <w:jc w:val="right"/>
                      <w:rPr>
                        <w:rFonts w:ascii="Open Sans" w:hAnsi="Open Sans" w:cs="Open Sans"/>
                        <w:sz w:val="16"/>
                        <w:szCs w:val="16"/>
                      </w:rPr>
                    </w:pPr>
                    <w:r w:rsidRPr="00B639DD">
                      <w:rPr>
                        <w:rFonts w:ascii="Open Sans" w:hAnsi="Open Sans" w:cs="Open Sans"/>
                        <w:sz w:val="16"/>
                        <w:szCs w:val="16"/>
                      </w:rPr>
                      <w:t>.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  <w:lang w:eastAsia="pt-BR"/>
      </w:rPr>
      <mc:AlternateContent>
        <mc:Choice Requires="wps">
          <w:drawing>
            <wp:anchor distT="0" distB="0" distL="114299" distR="114299" simplePos="0" relativeHeight="251684873" behindDoc="0" locked="0" layoutInCell="1" allowOverlap="1" wp14:anchorId="1400A1DC" wp14:editId="774E42FE">
              <wp:simplePos x="0" y="0"/>
              <wp:positionH relativeFrom="column">
                <wp:posOffset>2624454</wp:posOffset>
              </wp:positionH>
              <wp:positionV relativeFrom="paragraph">
                <wp:posOffset>9892030</wp:posOffset>
              </wp:positionV>
              <wp:extent cx="0" cy="568325"/>
              <wp:effectExtent l="0" t="0" r="19050" b="22225"/>
              <wp:wrapNone/>
              <wp:docPr id="7" name="Conector re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0" cy="568325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27019F60" id="Conector reto 7" o:spid="_x0000_s1026" style="position:absolute;flip:x;z-index:251684873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06.65pt,778.9pt" to="206.65pt,8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" strokecolor="windowText">
              <o:lock v:ext="edit" shapetype="f"/>
            </v:line>
          </w:pict>
        </mc:Fallback>
      </mc:AlternateContent>
    </w:r>
    <w:r>
      <w:rPr>
        <w:rFonts w:ascii="Times New Roman" w:hAnsi="Times New Roman"/>
        <w:noProof/>
        <w:sz w:val="24"/>
        <w:szCs w:val="24"/>
        <w:lang w:eastAsia="pt-BR"/>
      </w:rPr>
      <mc:AlternateContent>
        <mc:Choice Requires="wps">
          <w:drawing>
            <wp:anchor distT="0" distB="0" distL="114299" distR="114299" simplePos="0" relativeHeight="251683849" behindDoc="0" locked="0" layoutInCell="1" allowOverlap="1" wp14:anchorId="106D14D2" wp14:editId="43C46A38">
              <wp:simplePos x="0" y="0"/>
              <wp:positionH relativeFrom="column">
                <wp:posOffset>2624454</wp:posOffset>
              </wp:positionH>
              <wp:positionV relativeFrom="paragraph">
                <wp:posOffset>9892030</wp:posOffset>
              </wp:positionV>
              <wp:extent cx="0" cy="568325"/>
              <wp:effectExtent l="0" t="0" r="19050" b="22225"/>
              <wp:wrapNone/>
              <wp:docPr id="8" name="Conector ret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0" cy="568325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2DCA03AB" id="Conector reto 8" o:spid="_x0000_s1026" style="position:absolute;flip:x;z-index:251683849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06.65pt,778.9pt" to="206.65pt,8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" strokecolor="windowText">
              <o:lock v:ext="edit" shapetype="f"/>
            </v:line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81801" behindDoc="0" locked="0" layoutInCell="1" allowOverlap="1" wp14:anchorId="612BCD72" wp14:editId="687565DA">
              <wp:simplePos x="0" y="0"/>
              <wp:positionH relativeFrom="page">
                <wp:posOffset>-477520</wp:posOffset>
              </wp:positionH>
              <wp:positionV relativeFrom="paragraph">
                <wp:posOffset>9803130</wp:posOffset>
              </wp:positionV>
              <wp:extent cx="8356600" cy="944245"/>
              <wp:effectExtent l="57150" t="38100" r="63500" b="84455"/>
              <wp:wrapNone/>
              <wp:docPr id="9" name="Retângul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flipV="1">
                        <a:off x="0" y="0"/>
                        <a:ext cx="8356600" cy="944245"/>
                      </a:xfrm>
                      <a:prstGeom prst="rect">
                        <a:avLst/>
                      </a:prstGeom>
                      <a:solidFill>
                        <a:srgbClr val="057580">
                          <a:alpha val="30196"/>
                        </a:srgbClr>
                      </a:solidFill>
                      <a:ln w="9525" cap="flat" cmpd="sng" algn="ctr">
                        <a:noFill/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2865D2B6" id="Retângulo 9" o:spid="_x0000_s1026" style="position:absolute;margin-left:-37.6pt;margin-top:771.9pt;width:658pt;height:74.35pt;flip:y;z-index:25168180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" fillcolor="#057580" stroked="f">
              <v:fill opacity="19789f"/>
              <v:shadow on="t" color="black" opacity="24903f" origin=",.5" offset="0,.55556mm"/>
              <v:path arrowok="t"/>
              <w10:wrap anchorx="page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82825" behindDoc="0" locked="0" layoutInCell="1" allowOverlap="1" wp14:anchorId="7AD15B6C" wp14:editId="4CAD2868">
              <wp:simplePos x="0" y="0"/>
              <wp:positionH relativeFrom="page">
                <wp:posOffset>-477520</wp:posOffset>
              </wp:positionH>
              <wp:positionV relativeFrom="paragraph">
                <wp:posOffset>9803130</wp:posOffset>
              </wp:positionV>
              <wp:extent cx="8356600" cy="944245"/>
              <wp:effectExtent l="57150" t="38100" r="63500" b="84455"/>
              <wp:wrapNone/>
              <wp:docPr id="10" name="Retângul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flipV="1">
                        <a:off x="0" y="0"/>
                        <a:ext cx="8356600" cy="944245"/>
                      </a:xfrm>
                      <a:prstGeom prst="rect">
                        <a:avLst/>
                      </a:prstGeom>
                      <a:solidFill>
                        <a:srgbClr val="057580">
                          <a:alpha val="30196"/>
                        </a:srgbClr>
                      </a:solidFill>
                      <a:ln w="9525" cap="flat" cmpd="sng" algn="ctr">
                        <a:noFill/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6AA93B5A" id="Retângulo 10" o:spid="_x0000_s1026" style="position:absolute;margin-left:-37.6pt;margin-top:771.9pt;width:658pt;height:74.35pt;flip:y;z-index:25168282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" fillcolor="#057580" stroked="f">
              <v:fill opacity="19789f"/>
              <v:shadow on="t" color="black" opacity="24903f" origin=",.5" offset="0,.55556mm"/>
              <v:path arrowok="t"/>
              <w10:wrap anchorx="page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9753" behindDoc="0" locked="0" layoutInCell="1" allowOverlap="1" wp14:anchorId="29F40675" wp14:editId="11A886D5">
              <wp:simplePos x="0" y="0"/>
              <wp:positionH relativeFrom="column">
                <wp:posOffset>3601461</wp:posOffset>
              </wp:positionH>
              <wp:positionV relativeFrom="paragraph">
                <wp:posOffset>271003</wp:posOffset>
              </wp:positionV>
              <wp:extent cx="0" cy="482600"/>
              <wp:effectExtent l="0" t="0" r="38100" b="31750"/>
              <wp:wrapNone/>
              <wp:docPr id="12" name="Conector reto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0" cy="48260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line w14:anchorId="4D508F17" id="Conector reto 12" o:spid="_x0000_s1026" style="position:absolute;flip:x;z-index:25167975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6pt,21.35pt" to="283.6pt,5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" strokecolor="black [3213]" strokeweight=".5pt">
              <v:stroke joinstyle="miter"/>
            </v:line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6681" behindDoc="0" locked="0" layoutInCell="1" allowOverlap="1" wp14:anchorId="09494212" wp14:editId="5A7851DA">
              <wp:simplePos x="0" y="0"/>
              <wp:positionH relativeFrom="column">
                <wp:posOffset>1876425</wp:posOffset>
              </wp:positionH>
              <wp:positionV relativeFrom="paragraph">
                <wp:posOffset>247650</wp:posOffset>
              </wp:positionV>
              <wp:extent cx="1691640" cy="535940"/>
              <wp:effectExtent l="0" t="0" r="0" b="0"/>
              <wp:wrapNone/>
              <wp:docPr id="14" name="Caixa de Text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91640" cy="535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FDFDA0C" w14:textId="77777777" w:rsidR="002A7CB8" w:rsidRPr="00885EE6" w:rsidRDefault="001524C8" w:rsidP="008C1F66">
                          <w:pPr>
                            <w:spacing w:after="0"/>
                            <w:jc w:val="right"/>
                            <w:rPr>
                              <w:rFonts w:ascii="Cambria" w:hAnsi="Cambria" w:cs="Cambria"/>
                              <w:b/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="002A7CB8" w:rsidRPr="00885EE6">
                              <w:rPr>
                                <w:rStyle w:val="Hyperlink"/>
                                <w:rFonts w:ascii="Cambria" w:hAnsi="Cambria" w:cs="Cambria"/>
                                <w:b/>
                                <w:color w:val="000000" w:themeColor="text1"/>
                                <w:sz w:val="18"/>
                                <w:szCs w:val="16"/>
                                <w:u w:val="none"/>
                              </w:rPr>
                              <w:t>www.canapolis.ba.Leg.br</w:t>
                            </w:r>
                          </w:hyperlink>
                          <w:r w:rsidR="002A7CB8" w:rsidRPr="00885EE6">
                            <w:rPr>
                              <w:rFonts w:ascii="Cambria" w:hAnsi="Cambria" w:cs="Cambria"/>
                              <w:b/>
                              <w:color w:val="000000" w:themeColor="text1"/>
                              <w:sz w:val="18"/>
                              <w:szCs w:val="16"/>
                            </w:rPr>
                            <w:br/>
                          </w:r>
                          <w:hyperlink r:id="rId2" w:history="1">
                            <w:r w:rsidR="002A7CB8" w:rsidRPr="00885EE6">
                              <w:rPr>
                                <w:rStyle w:val="Hyperlink"/>
                                <w:rFonts w:ascii="Cambria" w:hAnsi="Cambria" w:cs="Cambria"/>
                                <w:b/>
                                <w:color w:val="000000" w:themeColor="text1"/>
                                <w:sz w:val="16"/>
                                <w:szCs w:val="16"/>
                                <w:u w:val="none"/>
                              </w:rPr>
                              <w:t>canapolis.ba.leg@gmail.com</w:t>
                            </w:r>
                          </w:hyperlink>
                        </w:p>
                        <w:p w14:paraId="29BCE71C" w14:textId="77777777" w:rsidR="002A7CB8" w:rsidRPr="00885EE6" w:rsidRDefault="001524C8" w:rsidP="008C1F66">
                          <w:pPr>
                            <w:spacing w:after="0"/>
                            <w:jc w:val="right"/>
                            <w:rPr>
                              <w:rFonts w:ascii="Open Sans" w:hAnsi="Open Sans" w:cs="Open Sans"/>
                              <w:sz w:val="16"/>
                              <w:szCs w:val="16"/>
                            </w:rPr>
                          </w:pPr>
                          <w:hyperlink r:id="rId3" w:history="1">
                            <w:r w:rsidR="002A7CB8" w:rsidRPr="00885EE6">
                              <w:rPr>
                                <w:rStyle w:val="Hyperlink"/>
                                <w:rFonts w:ascii="Cambria" w:hAnsi="Cambria" w:cs="Cambria"/>
                                <w:b/>
                                <w:color w:val="000000"/>
                                <w:sz w:val="16"/>
                                <w:szCs w:val="16"/>
                                <w:u w:val="none"/>
                              </w:rPr>
                              <w:t>camaradecanapolis@hotmail.com</w:t>
                            </w:r>
                          </w:hyperlink>
                        </w:p>
                        <w:p w14:paraId="4EFAF476" w14:textId="77777777" w:rsidR="002A7CB8" w:rsidRPr="00B639DD" w:rsidRDefault="002A7CB8" w:rsidP="008C1F66">
                          <w:pPr>
                            <w:jc w:val="right"/>
                            <w:rPr>
                              <w:rFonts w:ascii="Open Sans" w:hAnsi="Open Sans" w:cs="Open Sans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Caixa de Texto 43" o:spid="_x0000_s1027" type="#_x0000_t202" style="position:absolute;left:0;text-align:left;margin-left:147.75pt;margin-top:19.5pt;width:133.2pt;height:42.2pt;z-index:25167668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" filled="f" stroked="f" strokeweight=".5pt">
              <v:textbox>
                <w:txbxContent>
                  <w:p w14:paraId="5FDFDA0C" w14:textId="77777777" w:rsidR="002A7CB8" w:rsidRPr="00885EE6" w:rsidRDefault="001524C8" w:rsidP="008C1F66">
                    <w:pPr>
                      <w:spacing w:after="0"/>
                      <w:jc w:val="right"/>
                      <w:rPr>
                        <w:rFonts w:ascii="Cambria" w:hAnsi="Cambria" w:cs="Cambria"/>
                        <w:b/>
                        <w:color w:val="000000" w:themeColor="text1"/>
                        <w:sz w:val="16"/>
                        <w:szCs w:val="16"/>
                      </w:rPr>
                    </w:pPr>
                    <w:hyperlink r:id="rId4" w:history="1">
                      <w:r w:rsidR="002A7CB8" w:rsidRPr="00885EE6">
                        <w:rPr>
                          <w:rStyle w:val="Hyperlink"/>
                          <w:rFonts w:ascii="Cambria" w:hAnsi="Cambria" w:cs="Cambria"/>
                          <w:b/>
                          <w:color w:val="000000" w:themeColor="text1"/>
                          <w:sz w:val="18"/>
                          <w:szCs w:val="16"/>
                          <w:u w:val="none"/>
                        </w:rPr>
                        <w:t>www.canapolis.ba.Leg.br</w:t>
                      </w:r>
                    </w:hyperlink>
                    <w:r w:rsidR="002A7CB8" w:rsidRPr="00885EE6">
                      <w:rPr>
                        <w:rFonts w:ascii="Cambria" w:hAnsi="Cambria" w:cs="Cambria"/>
                        <w:b/>
                        <w:color w:val="000000" w:themeColor="text1"/>
                        <w:sz w:val="18"/>
                        <w:szCs w:val="16"/>
                      </w:rPr>
                      <w:br/>
                    </w:r>
                    <w:hyperlink r:id="rId5" w:history="1">
                      <w:r w:rsidR="002A7CB8" w:rsidRPr="00885EE6">
                        <w:rPr>
                          <w:rStyle w:val="Hyperlink"/>
                          <w:rFonts w:ascii="Cambria" w:hAnsi="Cambria" w:cs="Cambria"/>
                          <w:b/>
                          <w:color w:val="000000" w:themeColor="text1"/>
                          <w:sz w:val="16"/>
                          <w:szCs w:val="16"/>
                          <w:u w:val="none"/>
                        </w:rPr>
                        <w:t>canapolis.ba.leg@gmail.com</w:t>
                      </w:r>
                    </w:hyperlink>
                  </w:p>
                  <w:p w14:paraId="29BCE71C" w14:textId="77777777" w:rsidR="002A7CB8" w:rsidRPr="00885EE6" w:rsidRDefault="001524C8" w:rsidP="008C1F66">
                    <w:pPr>
                      <w:spacing w:after="0"/>
                      <w:jc w:val="right"/>
                      <w:rPr>
                        <w:rFonts w:ascii="Open Sans" w:hAnsi="Open Sans" w:cs="Open Sans"/>
                        <w:sz w:val="16"/>
                        <w:szCs w:val="16"/>
                      </w:rPr>
                    </w:pPr>
                    <w:hyperlink r:id="rId6" w:history="1">
                      <w:r w:rsidR="002A7CB8" w:rsidRPr="00885EE6">
                        <w:rPr>
                          <w:rStyle w:val="Hyperlink"/>
                          <w:rFonts w:ascii="Cambria" w:hAnsi="Cambria" w:cs="Cambria"/>
                          <w:b/>
                          <w:color w:val="000000"/>
                          <w:sz w:val="16"/>
                          <w:szCs w:val="16"/>
                          <w:u w:val="none"/>
                        </w:rPr>
                        <w:t>camaradecanapolis@hotmail.com</w:t>
                      </w:r>
                    </w:hyperlink>
                  </w:p>
                  <w:p w14:paraId="4EFAF476" w14:textId="77777777" w:rsidR="002A7CB8" w:rsidRPr="00B639DD" w:rsidRDefault="002A7CB8" w:rsidP="008C1F66">
                    <w:pPr>
                      <w:jc w:val="right"/>
                      <w:rPr>
                        <w:rFonts w:ascii="Open Sans" w:hAnsi="Open Sans" w:cs="Open Sans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7705" behindDoc="0" locked="0" layoutInCell="1" allowOverlap="1" wp14:anchorId="54E90391" wp14:editId="0A3AB6AF">
              <wp:simplePos x="0" y="0"/>
              <wp:positionH relativeFrom="column">
                <wp:posOffset>1853565</wp:posOffset>
              </wp:positionH>
              <wp:positionV relativeFrom="paragraph">
                <wp:posOffset>268605</wp:posOffset>
              </wp:positionV>
              <wp:extent cx="0" cy="482600"/>
              <wp:effectExtent l="0" t="0" r="38100" b="31750"/>
              <wp:wrapNone/>
              <wp:docPr id="15" name="Conector reto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0" cy="48260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line w14:anchorId="1C304BE7" id="Conector reto 15" o:spid="_x0000_s1026" style="position:absolute;flip:x;z-index:25167770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95pt,21.15pt" to="145.95pt,5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" strokecolor="black [3213]" strokeweight=".5pt">
              <v:stroke joinstyle="miter"/>
            </v:line>
          </w:pict>
        </mc:Fallback>
      </mc:AlternateContent>
    </w:r>
  </w:p>
  <w:p w14:paraId="3D64BFC4" w14:textId="1FAE3B02" w:rsidR="002A7CB8" w:rsidRDefault="002A7CB8" w:rsidP="008C1F66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8729" behindDoc="0" locked="0" layoutInCell="1" allowOverlap="1" wp14:anchorId="097F055C" wp14:editId="68FD4D39">
              <wp:simplePos x="0" y="0"/>
              <wp:positionH relativeFrom="column">
                <wp:posOffset>3799840</wp:posOffset>
              </wp:positionH>
              <wp:positionV relativeFrom="paragraph">
                <wp:posOffset>189760</wp:posOffset>
              </wp:positionV>
              <wp:extent cx="2002790" cy="336550"/>
              <wp:effectExtent l="0" t="0" r="0" b="6350"/>
              <wp:wrapNone/>
              <wp:docPr id="16" name="Caixa de Texto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2790" cy="336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C81442A" w14:textId="77777777" w:rsidR="002A7CB8" w:rsidRPr="003041F3" w:rsidRDefault="002A7CB8" w:rsidP="008C1F66">
                          <w:pPr>
                            <w:rPr>
                              <w:rFonts w:ascii="Cambria" w:hAnsi="Cambria" w:cs="Cambria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mbria" w:hAnsi="Cambria" w:cs="Cambria"/>
                              <w:b/>
                              <w:bCs/>
                              <w:sz w:val="24"/>
                              <w:szCs w:val="24"/>
                            </w:rPr>
                            <w:t>Gestão: Biênio 2025-2026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aixa de Texto 52" o:spid="_x0000_s1028" type="#_x0000_t202" style="position:absolute;margin-left:299.2pt;margin-top:14.95pt;width:157.7pt;height:26.5pt;z-index:25167872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" filled="f" stroked="f" strokeweight=".5pt">
              <v:textbox>
                <w:txbxContent>
                  <w:p w14:paraId="0C81442A" w14:textId="77777777" w:rsidR="002A7CB8" w:rsidRPr="003041F3" w:rsidRDefault="002A7CB8" w:rsidP="008C1F66">
                    <w:pPr>
                      <w:rPr>
                        <w:rFonts w:ascii="Cambria" w:hAnsi="Cambria" w:cs="Cambria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Cambria" w:hAnsi="Cambria" w:cs="Cambria"/>
                        <w:b/>
                        <w:bCs/>
                        <w:sz w:val="24"/>
                        <w:szCs w:val="24"/>
                      </w:rPr>
                      <w:t>Gestão: Biênio 2025-2026</w:t>
                    </w:r>
                  </w:p>
                </w:txbxContent>
              </v:textbox>
            </v:shape>
          </w:pict>
        </mc:Fallback>
      </mc:AlternateContent>
    </w:r>
  </w:p>
  <w:p w14:paraId="12C5718D" w14:textId="77777777" w:rsidR="002A7CB8" w:rsidRDefault="002A7CB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36467B" w14:textId="0FC8A032" w:rsidR="002A7CB8" w:rsidRDefault="002A7CB8" w:rsidP="00D51BC2">
    <w:pPr>
      <w:pStyle w:val="Rodap"/>
      <w:ind w:left="-284"/>
      <w:jc w:val="right"/>
    </w:pPr>
    <w:r w:rsidRPr="00D34273">
      <w:rPr>
        <w:rFonts w:ascii="Open Sans" w:hAnsi="Open Sans" w:cs="Open Sans"/>
        <w:sz w:val="14"/>
        <w:szCs w:val="18"/>
      </w:rPr>
      <w:t xml:space="preserve">Página </w:t>
    </w:r>
    <w:r w:rsidRPr="00D34273">
      <w:rPr>
        <w:rFonts w:ascii="Open Sans" w:hAnsi="Open Sans" w:cs="Open Sans"/>
        <w:bCs/>
        <w:sz w:val="14"/>
        <w:szCs w:val="18"/>
      </w:rPr>
      <w:fldChar w:fldCharType="begin"/>
    </w:r>
    <w:r w:rsidRPr="00D34273">
      <w:rPr>
        <w:rFonts w:ascii="Open Sans" w:hAnsi="Open Sans" w:cs="Open Sans"/>
        <w:bCs/>
        <w:sz w:val="14"/>
        <w:szCs w:val="18"/>
      </w:rPr>
      <w:instrText>PAGE</w:instrText>
    </w:r>
    <w:r w:rsidRPr="00D34273">
      <w:rPr>
        <w:rFonts w:ascii="Open Sans" w:hAnsi="Open Sans" w:cs="Open Sans"/>
        <w:bCs/>
        <w:sz w:val="14"/>
        <w:szCs w:val="18"/>
      </w:rPr>
      <w:fldChar w:fldCharType="separate"/>
    </w:r>
    <w:r w:rsidR="00B11864">
      <w:rPr>
        <w:rFonts w:ascii="Open Sans" w:hAnsi="Open Sans" w:cs="Open Sans"/>
        <w:bCs/>
        <w:noProof/>
        <w:sz w:val="14"/>
        <w:szCs w:val="18"/>
      </w:rPr>
      <w:t>1</w:t>
    </w:r>
    <w:r w:rsidRPr="00D34273">
      <w:rPr>
        <w:rFonts w:ascii="Open Sans" w:hAnsi="Open Sans" w:cs="Open Sans"/>
        <w:bCs/>
        <w:sz w:val="14"/>
        <w:szCs w:val="18"/>
      </w:rPr>
      <w:fldChar w:fldCharType="end"/>
    </w:r>
    <w:r w:rsidRPr="00D34273">
      <w:rPr>
        <w:rFonts w:ascii="Open Sans" w:hAnsi="Open Sans" w:cs="Open Sans"/>
        <w:sz w:val="14"/>
        <w:szCs w:val="18"/>
      </w:rPr>
      <w:t xml:space="preserve"> de </w:t>
    </w:r>
    <w:r w:rsidRPr="00D34273">
      <w:rPr>
        <w:rFonts w:ascii="Open Sans" w:hAnsi="Open Sans" w:cs="Open Sans"/>
        <w:bCs/>
        <w:sz w:val="14"/>
        <w:szCs w:val="18"/>
      </w:rPr>
      <w:fldChar w:fldCharType="begin"/>
    </w:r>
    <w:r w:rsidRPr="00D34273">
      <w:rPr>
        <w:rFonts w:ascii="Open Sans" w:hAnsi="Open Sans" w:cs="Open Sans"/>
        <w:bCs/>
        <w:sz w:val="14"/>
        <w:szCs w:val="18"/>
      </w:rPr>
      <w:instrText>NUMPAGES</w:instrText>
    </w:r>
    <w:r w:rsidRPr="00D34273">
      <w:rPr>
        <w:rFonts w:ascii="Open Sans" w:hAnsi="Open Sans" w:cs="Open Sans"/>
        <w:bCs/>
        <w:sz w:val="14"/>
        <w:szCs w:val="18"/>
      </w:rPr>
      <w:fldChar w:fldCharType="separate"/>
    </w:r>
    <w:r w:rsidR="00B11864">
      <w:rPr>
        <w:rFonts w:ascii="Open Sans" w:hAnsi="Open Sans" w:cs="Open Sans"/>
        <w:bCs/>
        <w:noProof/>
        <w:sz w:val="14"/>
        <w:szCs w:val="18"/>
      </w:rPr>
      <w:t>2</w:t>
    </w:r>
    <w:r w:rsidRPr="00D34273">
      <w:rPr>
        <w:rFonts w:ascii="Open Sans" w:hAnsi="Open Sans" w:cs="Open Sans"/>
        <w:bCs/>
        <w:sz w:val="14"/>
        <w:szCs w:val="18"/>
      </w:rPr>
      <w:fldChar w:fldCharType="end"/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8249" behindDoc="0" locked="0" layoutInCell="1" allowOverlap="1" wp14:anchorId="778AB6C4" wp14:editId="7CA5835A">
              <wp:simplePos x="0" y="0"/>
              <wp:positionH relativeFrom="page">
                <wp:posOffset>7254240</wp:posOffset>
              </wp:positionH>
              <wp:positionV relativeFrom="paragraph">
                <wp:posOffset>233944</wp:posOffset>
              </wp:positionV>
              <wp:extent cx="495300" cy="563245"/>
              <wp:effectExtent l="0" t="0" r="0" b="8255"/>
              <wp:wrapNone/>
              <wp:docPr id="55" name="Retângulo 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 flipV="1">
                        <a:off x="0" y="0"/>
                        <a:ext cx="495300" cy="563245"/>
                      </a:xfrm>
                      <a:prstGeom prst="rect">
                        <a:avLst/>
                      </a:prstGeom>
                      <a:solidFill>
                        <a:schemeClr val="accent6">
                          <a:lumMod val="40000"/>
                          <a:lumOff val="60000"/>
                        </a:schemeClr>
                      </a:solidFill>
                      <a:ln>
                        <a:noFill/>
                      </a:ln>
                    </wps:spPr>
                    <wps:style>
                      <a:lnRef idx="1">
                        <a:schemeClr val="accent6"/>
                      </a:lnRef>
                      <a:fillRef idx="2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66F16501" id="Retângulo 55" o:spid="_x0000_s1026" style="position:absolute;margin-left:571.2pt;margin-top:18.4pt;width:39pt;height:44.35pt;flip:x y;z-index:25165824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" fillcolor="#c5e0b3 [1305]" stroked="f" strokeweight=".5pt">
              <w10:wrap anchorx="page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516ED5B3" wp14:editId="12E6C536">
              <wp:simplePos x="0" y="0"/>
              <wp:positionH relativeFrom="page">
                <wp:posOffset>-508635</wp:posOffset>
              </wp:positionH>
              <wp:positionV relativeFrom="paragraph">
                <wp:posOffset>225689</wp:posOffset>
              </wp:positionV>
              <wp:extent cx="8356600" cy="575945"/>
              <wp:effectExtent l="0" t="0" r="6350" b="0"/>
              <wp:wrapNone/>
              <wp:docPr id="39" name="Retângulo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8356600" cy="575945"/>
                      </a:xfrm>
                      <a:prstGeom prst="rect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  <a:alpha val="30196"/>
                        </a:schemeClr>
                      </a:solidFill>
                      <a:ln>
                        <a:noFill/>
                      </a:ln>
                    </wps:spPr>
                    <wps:style>
                      <a:lnRef idx="1">
                        <a:schemeClr val="accent6"/>
                      </a:lnRef>
                      <a:fillRef idx="2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481BB3FC" id="Retângulo 39" o:spid="_x0000_s1026" style="position:absolute;margin-left:-40.05pt;margin-top:17.75pt;width:658pt;height:45.35pt;flip:y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" fillcolor="#a8d08d [1945]" stroked="f" strokeweight=".5pt">
              <v:fill opacity="19789f"/>
              <w10:wrap anchorx="page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566A129A" wp14:editId="1A880F07">
              <wp:simplePos x="0" y="0"/>
              <wp:positionH relativeFrom="column">
                <wp:posOffset>-541020</wp:posOffset>
              </wp:positionH>
              <wp:positionV relativeFrom="paragraph">
                <wp:posOffset>251355</wp:posOffset>
              </wp:positionV>
              <wp:extent cx="2244090" cy="572201"/>
              <wp:effectExtent l="0" t="0" r="0" b="0"/>
              <wp:wrapNone/>
              <wp:docPr id="40" name="Caixa de Texto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44090" cy="572201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CF5E9F8" w14:textId="77777777" w:rsidR="002A7CB8" w:rsidRPr="00662F70" w:rsidRDefault="002A7CB8" w:rsidP="00885EE6">
                          <w:pPr>
                            <w:spacing w:after="0"/>
                            <w:jc w:val="right"/>
                            <w:rPr>
                              <w:rFonts w:ascii="Cambria" w:hAnsi="Cambria" w:cs="Cambria"/>
                              <w:b/>
                              <w:sz w:val="18"/>
                              <w:szCs w:val="16"/>
                            </w:rPr>
                          </w:pPr>
                          <w:r w:rsidRPr="00662F70">
                            <w:rPr>
                              <w:rFonts w:ascii="Cambria" w:hAnsi="Cambria" w:cs="Cambria"/>
                              <w:b/>
                              <w:sz w:val="18"/>
                              <w:szCs w:val="16"/>
                            </w:rPr>
                            <w:t xml:space="preserve">Rua Luiz Viana Filho, nº 120, </w:t>
                          </w:r>
                          <w:proofErr w:type="gramStart"/>
                          <w:r w:rsidRPr="00662F70">
                            <w:rPr>
                              <w:rFonts w:ascii="Cambria" w:hAnsi="Cambria" w:cs="Cambria"/>
                              <w:b/>
                              <w:sz w:val="18"/>
                              <w:szCs w:val="16"/>
                            </w:rPr>
                            <w:t>Centro</w:t>
                          </w:r>
                          <w:proofErr w:type="gramEnd"/>
                        </w:p>
                        <w:p w14:paraId="111DAE8E" w14:textId="77777777" w:rsidR="002A7CB8" w:rsidRPr="00662F70" w:rsidRDefault="002A7CB8" w:rsidP="00885EE6">
                          <w:pPr>
                            <w:spacing w:after="0"/>
                            <w:jc w:val="right"/>
                            <w:rPr>
                              <w:rFonts w:ascii="Cambria" w:hAnsi="Cambria" w:cs="Cambria"/>
                              <w:b/>
                              <w:sz w:val="18"/>
                              <w:szCs w:val="16"/>
                            </w:rPr>
                          </w:pPr>
                          <w:r w:rsidRPr="00662F70">
                            <w:rPr>
                              <w:rFonts w:ascii="Cambria" w:hAnsi="Cambria" w:cs="Cambria"/>
                              <w:b/>
                              <w:sz w:val="18"/>
                              <w:szCs w:val="16"/>
                            </w:rPr>
                            <w:t>CEP: 47.730-000,</w:t>
                          </w:r>
                        </w:p>
                        <w:p w14:paraId="3ABE40CC" w14:textId="77777777" w:rsidR="002A7CB8" w:rsidRPr="00662F70" w:rsidRDefault="002A7CB8" w:rsidP="00885EE6">
                          <w:pPr>
                            <w:spacing w:after="0"/>
                            <w:jc w:val="right"/>
                            <w:rPr>
                              <w:rFonts w:ascii="Cambria" w:hAnsi="Cambria" w:cs="Cambria"/>
                              <w:b/>
                              <w:sz w:val="18"/>
                              <w:szCs w:val="16"/>
                            </w:rPr>
                          </w:pPr>
                          <w:r w:rsidRPr="00662F70">
                            <w:rPr>
                              <w:rFonts w:ascii="Cambria" w:hAnsi="Cambria" w:cs="Cambria"/>
                              <w:b/>
                              <w:sz w:val="18"/>
                              <w:szCs w:val="16"/>
                            </w:rPr>
                            <w:t>Canápolis - BA.</w:t>
                          </w:r>
                        </w:p>
                        <w:p w14:paraId="5F2B40DE" w14:textId="1D1F185A" w:rsidR="002A7CB8" w:rsidRPr="00B639DD" w:rsidRDefault="002A7CB8" w:rsidP="004941AA">
                          <w:pPr>
                            <w:spacing w:after="0"/>
                            <w:jc w:val="right"/>
                            <w:rPr>
                              <w:rFonts w:ascii="Open Sans" w:hAnsi="Open Sans" w:cs="Open Sans"/>
                              <w:sz w:val="16"/>
                              <w:szCs w:val="16"/>
                            </w:rPr>
                          </w:pPr>
                          <w:r w:rsidRPr="00B639DD">
                            <w:rPr>
                              <w:rFonts w:ascii="Open Sans" w:hAnsi="Open Sans" w:cs="Open Sans"/>
                              <w:sz w:val="16"/>
                              <w:szCs w:val="16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-42.6pt;margin-top:19.8pt;width:176.7pt;height:45.0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" filled="f" stroked="f" strokeweight=".5pt">
              <v:textbox>
                <w:txbxContent>
                  <w:p w14:paraId="4CF5E9F8" w14:textId="77777777" w:rsidR="002A7CB8" w:rsidRPr="00662F70" w:rsidRDefault="002A7CB8" w:rsidP="00885EE6">
                    <w:pPr>
                      <w:spacing w:after="0"/>
                      <w:jc w:val="right"/>
                      <w:rPr>
                        <w:rFonts w:ascii="Cambria" w:hAnsi="Cambria" w:cs="Cambria"/>
                        <w:b/>
                        <w:sz w:val="18"/>
                        <w:szCs w:val="16"/>
                      </w:rPr>
                    </w:pPr>
                    <w:r w:rsidRPr="00662F70">
                      <w:rPr>
                        <w:rFonts w:ascii="Cambria" w:hAnsi="Cambria" w:cs="Cambria"/>
                        <w:b/>
                        <w:sz w:val="18"/>
                        <w:szCs w:val="16"/>
                      </w:rPr>
                      <w:t xml:space="preserve">Rua Luiz Viana Filho, nº 120, </w:t>
                    </w:r>
                    <w:proofErr w:type="gramStart"/>
                    <w:r w:rsidRPr="00662F70">
                      <w:rPr>
                        <w:rFonts w:ascii="Cambria" w:hAnsi="Cambria" w:cs="Cambria"/>
                        <w:b/>
                        <w:sz w:val="18"/>
                        <w:szCs w:val="16"/>
                      </w:rPr>
                      <w:t>Centro</w:t>
                    </w:r>
                    <w:proofErr w:type="gramEnd"/>
                  </w:p>
                  <w:p w14:paraId="111DAE8E" w14:textId="77777777" w:rsidR="002A7CB8" w:rsidRPr="00662F70" w:rsidRDefault="002A7CB8" w:rsidP="00885EE6">
                    <w:pPr>
                      <w:spacing w:after="0"/>
                      <w:jc w:val="right"/>
                      <w:rPr>
                        <w:rFonts w:ascii="Cambria" w:hAnsi="Cambria" w:cs="Cambria"/>
                        <w:b/>
                        <w:sz w:val="18"/>
                        <w:szCs w:val="16"/>
                      </w:rPr>
                    </w:pPr>
                    <w:r w:rsidRPr="00662F70">
                      <w:rPr>
                        <w:rFonts w:ascii="Cambria" w:hAnsi="Cambria" w:cs="Cambria"/>
                        <w:b/>
                        <w:sz w:val="18"/>
                        <w:szCs w:val="16"/>
                      </w:rPr>
                      <w:t>CEP: 47.730-000,</w:t>
                    </w:r>
                  </w:p>
                  <w:p w14:paraId="3ABE40CC" w14:textId="77777777" w:rsidR="002A7CB8" w:rsidRPr="00662F70" w:rsidRDefault="002A7CB8" w:rsidP="00885EE6">
                    <w:pPr>
                      <w:spacing w:after="0"/>
                      <w:jc w:val="right"/>
                      <w:rPr>
                        <w:rFonts w:ascii="Cambria" w:hAnsi="Cambria" w:cs="Cambria"/>
                        <w:b/>
                        <w:sz w:val="18"/>
                        <w:szCs w:val="16"/>
                      </w:rPr>
                    </w:pPr>
                    <w:r w:rsidRPr="00662F70">
                      <w:rPr>
                        <w:rFonts w:ascii="Cambria" w:hAnsi="Cambria" w:cs="Cambria"/>
                        <w:b/>
                        <w:sz w:val="18"/>
                        <w:szCs w:val="16"/>
                      </w:rPr>
                      <w:t>Canápolis - BA.</w:t>
                    </w:r>
                  </w:p>
                  <w:p w14:paraId="5F2B40DE" w14:textId="1D1F185A" w:rsidR="002A7CB8" w:rsidRPr="00B639DD" w:rsidRDefault="002A7CB8" w:rsidP="004941AA">
                    <w:pPr>
                      <w:spacing w:after="0"/>
                      <w:jc w:val="right"/>
                      <w:rPr>
                        <w:rFonts w:ascii="Open Sans" w:hAnsi="Open Sans" w:cs="Open Sans"/>
                        <w:sz w:val="16"/>
                        <w:szCs w:val="16"/>
                      </w:rPr>
                    </w:pPr>
                    <w:r w:rsidRPr="00B639DD">
                      <w:rPr>
                        <w:rFonts w:ascii="Open Sans" w:hAnsi="Open Sans" w:cs="Open Sans"/>
                        <w:sz w:val="16"/>
                        <w:szCs w:val="16"/>
                      </w:rPr>
                      <w:t>.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  <w:lang w:eastAsia="pt-BR"/>
      </w:rPr>
      <mc:AlternateContent>
        <mc:Choice Requires="wps">
          <w:drawing>
            <wp:anchor distT="0" distB="0" distL="114299" distR="114299" simplePos="0" relativeHeight="251672585" behindDoc="0" locked="0" layoutInCell="1" allowOverlap="1" wp14:anchorId="07279266" wp14:editId="6708119B">
              <wp:simplePos x="0" y="0"/>
              <wp:positionH relativeFrom="column">
                <wp:posOffset>2624454</wp:posOffset>
              </wp:positionH>
              <wp:positionV relativeFrom="paragraph">
                <wp:posOffset>9892030</wp:posOffset>
              </wp:positionV>
              <wp:extent cx="0" cy="568325"/>
              <wp:effectExtent l="0" t="0" r="19050" b="22225"/>
              <wp:wrapNone/>
              <wp:docPr id="65" name="Conector reto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0" cy="568325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E812E42" id="Conector reto 65" o:spid="_x0000_s1026" style="position:absolute;flip:x;z-index:251672585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06.65pt,778.9pt" to="206.65pt,8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" strokecolor="windowText">
              <o:lock v:ext="edit" shapetype="f"/>
            </v:line>
          </w:pict>
        </mc:Fallback>
      </mc:AlternateContent>
    </w:r>
    <w:r>
      <w:rPr>
        <w:rFonts w:ascii="Times New Roman" w:hAnsi="Times New Roman"/>
        <w:noProof/>
        <w:sz w:val="24"/>
        <w:szCs w:val="24"/>
        <w:lang w:eastAsia="pt-BR"/>
      </w:rPr>
      <mc:AlternateContent>
        <mc:Choice Requires="wps">
          <w:drawing>
            <wp:anchor distT="0" distB="0" distL="114299" distR="114299" simplePos="0" relativeHeight="251671561" behindDoc="0" locked="0" layoutInCell="1" allowOverlap="1" wp14:anchorId="142806FC" wp14:editId="1E1FB993">
              <wp:simplePos x="0" y="0"/>
              <wp:positionH relativeFrom="column">
                <wp:posOffset>2624454</wp:posOffset>
              </wp:positionH>
              <wp:positionV relativeFrom="paragraph">
                <wp:posOffset>9892030</wp:posOffset>
              </wp:positionV>
              <wp:extent cx="0" cy="568325"/>
              <wp:effectExtent l="0" t="0" r="19050" b="22225"/>
              <wp:wrapNone/>
              <wp:docPr id="64" name="Conector reto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0" cy="568325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0412DF34" id="Conector reto 64" o:spid="_x0000_s1026" style="position:absolute;flip:x;z-index:251671561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06.65pt,778.9pt" to="206.65pt,8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" strokecolor="windowText">
              <o:lock v:ext="edit" shapetype="f"/>
            </v:line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2345" behindDoc="0" locked="0" layoutInCell="1" allowOverlap="1" wp14:anchorId="2C6767F2" wp14:editId="0A231DBD">
              <wp:simplePos x="0" y="0"/>
              <wp:positionH relativeFrom="page">
                <wp:posOffset>-477520</wp:posOffset>
              </wp:positionH>
              <wp:positionV relativeFrom="paragraph">
                <wp:posOffset>9803130</wp:posOffset>
              </wp:positionV>
              <wp:extent cx="8356600" cy="944245"/>
              <wp:effectExtent l="57150" t="38100" r="63500" b="84455"/>
              <wp:wrapNone/>
              <wp:docPr id="60" name="Retângulo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flipV="1">
                        <a:off x="0" y="0"/>
                        <a:ext cx="8356600" cy="944245"/>
                      </a:xfrm>
                      <a:prstGeom prst="rect">
                        <a:avLst/>
                      </a:prstGeom>
                      <a:solidFill>
                        <a:srgbClr val="057580">
                          <a:alpha val="30196"/>
                        </a:srgbClr>
                      </a:solidFill>
                      <a:ln w="9525" cap="flat" cmpd="sng" algn="ctr">
                        <a:noFill/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5A77ACC3" id="Retângulo 60" o:spid="_x0000_s1026" style="position:absolute;margin-left:-37.6pt;margin-top:771.9pt;width:658pt;height:74.35pt;flip:y;z-index:25166234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" fillcolor="#057580" stroked="f">
              <v:fill opacity="19789f"/>
              <v:shadow on="t" color="black" opacity="24903f" origin=",.5" offset="0,.55556mm"/>
              <v:path arrowok="t"/>
              <w10:wrap anchorx="page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3369" behindDoc="0" locked="0" layoutInCell="1" allowOverlap="1" wp14:anchorId="160B725A" wp14:editId="3E53F8ED">
              <wp:simplePos x="0" y="0"/>
              <wp:positionH relativeFrom="page">
                <wp:posOffset>-477520</wp:posOffset>
              </wp:positionH>
              <wp:positionV relativeFrom="paragraph">
                <wp:posOffset>9803130</wp:posOffset>
              </wp:positionV>
              <wp:extent cx="8356600" cy="944245"/>
              <wp:effectExtent l="57150" t="38100" r="63500" b="84455"/>
              <wp:wrapNone/>
              <wp:docPr id="59" name="Retângulo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flipV="1">
                        <a:off x="0" y="0"/>
                        <a:ext cx="8356600" cy="944245"/>
                      </a:xfrm>
                      <a:prstGeom prst="rect">
                        <a:avLst/>
                      </a:prstGeom>
                      <a:solidFill>
                        <a:srgbClr val="057580">
                          <a:alpha val="30196"/>
                        </a:srgbClr>
                      </a:solidFill>
                      <a:ln w="9525" cap="flat" cmpd="sng" algn="ctr">
                        <a:noFill/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67E2EA5A" id="Retângulo 59" o:spid="_x0000_s1026" style="position:absolute;margin-left:-37.6pt;margin-top:771.9pt;width:658pt;height:74.35pt;flip:y;z-index:25166336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" fillcolor="#057580" stroked="f">
              <v:fill opacity="19789f"/>
              <v:shadow on="t" color="black" opacity="24903f" origin=",.5" offset="0,.55556mm"/>
              <v:path arrowok="t"/>
              <w10:wrap anchorx="page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8248" behindDoc="0" locked="0" layoutInCell="1" allowOverlap="1" wp14:anchorId="424C2A0A" wp14:editId="7ECD6D63">
              <wp:simplePos x="0" y="0"/>
              <wp:positionH relativeFrom="column">
                <wp:posOffset>3601461</wp:posOffset>
              </wp:positionH>
              <wp:positionV relativeFrom="paragraph">
                <wp:posOffset>271003</wp:posOffset>
              </wp:positionV>
              <wp:extent cx="0" cy="482600"/>
              <wp:effectExtent l="0" t="0" r="38100" b="31750"/>
              <wp:wrapNone/>
              <wp:docPr id="54" name="Conector reto 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0" cy="48260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line w14:anchorId="53335664" id="Conector reto 54" o:spid="_x0000_s1026" style="position:absolute;flip:x;z-index:251658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6pt,21.35pt" to="283.6pt,5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" strokecolor="black [3213]" strokeweight=".5pt">
              <v:stroke joinstyle="miter"/>
            </v:line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6639C62F" wp14:editId="296D4083">
              <wp:simplePos x="0" y="0"/>
              <wp:positionH relativeFrom="column">
                <wp:posOffset>1876425</wp:posOffset>
              </wp:positionH>
              <wp:positionV relativeFrom="paragraph">
                <wp:posOffset>247650</wp:posOffset>
              </wp:positionV>
              <wp:extent cx="1691640" cy="535940"/>
              <wp:effectExtent l="0" t="0" r="0" b="0"/>
              <wp:wrapNone/>
              <wp:docPr id="43" name="Caixa de Text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91640" cy="535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A036F62" w14:textId="5E14FC04" w:rsidR="002A7CB8" w:rsidRPr="00885EE6" w:rsidRDefault="001524C8" w:rsidP="00885EE6">
                          <w:pPr>
                            <w:spacing w:after="0"/>
                            <w:jc w:val="right"/>
                            <w:rPr>
                              <w:rFonts w:ascii="Cambria" w:hAnsi="Cambria" w:cs="Cambria"/>
                              <w:b/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="002A7CB8" w:rsidRPr="00885EE6">
                              <w:rPr>
                                <w:rStyle w:val="Hyperlink"/>
                                <w:rFonts w:ascii="Cambria" w:hAnsi="Cambria" w:cs="Cambria"/>
                                <w:b/>
                                <w:color w:val="000000" w:themeColor="text1"/>
                                <w:sz w:val="18"/>
                                <w:szCs w:val="16"/>
                                <w:u w:val="none"/>
                              </w:rPr>
                              <w:t>www.canapolis.ba.Leg.br</w:t>
                            </w:r>
                          </w:hyperlink>
                          <w:r w:rsidR="002A7CB8" w:rsidRPr="00885EE6">
                            <w:rPr>
                              <w:rFonts w:ascii="Cambria" w:hAnsi="Cambria" w:cs="Cambria"/>
                              <w:b/>
                              <w:color w:val="000000" w:themeColor="text1"/>
                              <w:sz w:val="18"/>
                              <w:szCs w:val="16"/>
                            </w:rPr>
                            <w:br/>
                          </w:r>
                          <w:hyperlink r:id="rId2" w:history="1">
                            <w:r w:rsidR="002A7CB8" w:rsidRPr="00885EE6">
                              <w:rPr>
                                <w:rStyle w:val="Hyperlink"/>
                                <w:rFonts w:ascii="Cambria" w:hAnsi="Cambria" w:cs="Cambria"/>
                                <w:b/>
                                <w:color w:val="000000" w:themeColor="text1"/>
                                <w:sz w:val="16"/>
                                <w:szCs w:val="16"/>
                                <w:u w:val="none"/>
                              </w:rPr>
                              <w:t>canapolis.ba.leg@gmail.com</w:t>
                            </w:r>
                          </w:hyperlink>
                        </w:p>
                        <w:p w14:paraId="71C4DD06" w14:textId="60D4D373" w:rsidR="002A7CB8" w:rsidRPr="00885EE6" w:rsidRDefault="001524C8" w:rsidP="00885EE6">
                          <w:pPr>
                            <w:spacing w:after="0"/>
                            <w:jc w:val="right"/>
                            <w:rPr>
                              <w:rFonts w:ascii="Open Sans" w:hAnsi="Open Sans" w:cs="Open Sans"/>
                              <w:sz w:val="16"/>
                              <w:szCs w:val="16"/>
                            </w:rPr>
                          </w:pPr>
                          <w:hyperlink r:id="rId3" w:history="1">
                            <w:r w:rsidR="002A7CB8" w:rsidRPr="00885EE6">
                              <w:rPr>
                                <w:rStyle w:val="Hyperlink"/>
                                <w:rFonts w:ascii="Cambria" w:hAnsi="Cambria" w:cs="Cambria"/>
                                <w:b/>
                                <w:color w:val="000000"/>
                                <w:sz w:val="16"/>
                                <w:szCs w:val="16"/>
                                <w:u w:val="none"/>
                              </w:rPr>
                              <w:t>camaradecanapolis@hotmail.com</w:t>
                            </w:r>
                          </w:hyperlink>
                        </w:p>
                        <w:p w14:paraId="1DB9915F" w14:textId="77777777" w:rsidR="002A7CB8" w:rsidRPr="00B639DD" w:rsidRDefault="002A7CB8" w:rsidP="004941AA">
                          <w:pPr>
                            <w:jc w:val="right"/>
                            <w:rPr>
                              <w:rFonts w:ascii="Open Sans" w:hAnsi="Open Sans" w:cs="Open Sans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30" type="#_x0000_t202" style="position:absolute;left:0;text-align:left;margin-left:147.75pt;margin-top:19.5pt;width:133.2pt;height:42.2pt;z-index:251658245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" filled="f" stroked="f" strokeweight=".5pt">
              <v:textbox>
                <w:txbxContent>
                  <w:p w14:paraId="2A036F62" w14:textId="5E14FC04" w:rsidR="002A7CB8" w:rsidRPr="00885EE6" w:rsidRDefault="001524C8" w:rsidP="00885EE6">
                    <w:pPr>
                      <w:spacing w:after="0"/>
                      <w:jc w:val="right"/>
                      <w:rPr>
                        <w:rFonts w:ascii="Cambria" w:hAnsi="Cambria" w:cs="Cambria"/>
                        <w:b/>
                        <w:color w:val="000000" w:themeColor="text1"/>
                        <w:sz w:val="16"/>
                        <w:szCs w:val="16"/>
                      </w:rPr>
                    </w:pPr>
                    <w:hyperlink r:id="rId4" w:history="1">
                      <w:r w:rsidR="002A7CB8" w:rsidRPr="00885EE6">
                        <w:rPr>
                          <w:rStyle w:val="Hyperlink"/>
                          <w:rFonts w:ascii="Cambria" w:hAnsi="Cambria" w:cs="Cambria"/>
                          <w:b/>
                          <w:color w:val="000000" w:themeColor="text1"/>
                          <w:sz w:val="18"/>
                          <w:szCs w:val="16"/>
                          <w:u w:val="none"/>
                        </w:rPr>
                        <w:t>www.canapolis.ba.Leg.br</w:t>
                      </w:r>
                    </w:hyperlink>
                    <w:r w:rsidR="002A7CB8" w:rsidRPr="00885EE6">
                      <w:rPr>
                        <w:rFonts w:ascii="Cambria" w:hAnsi="Cambria" w:cs="Cambria"/>
                        <w:b/>
                        <w:color w:val="000000" w:themeColor="text1"/>
                        <w:sz w:val="18"/>
                        <w:szCs w:val="16"/>
                      </w:rPr>
                      <w:br/>
                    </w:r>
                    <w:hyperlink r:id="rId5" w:history="1">
                      <w:r w:rsidR="002A7CB8" w:rsidRPr="00885EE6">
                        <w:rPr>
                          <w:rStyle w:val="Hyperlink"/>
                          <w:rFonts w:ascii="Cambria" w:hAnsi="Cambria" w:cs="Cambria"/>
                          <w:b/>
                          <w:color w:val="000000" w:themeColor="text1"/>
                          <w:sz w:val="16"/>
                          <w:szCs w:val="16"/>
                          <w:u w:val="none"/>
                        </w:rPr>
                        <w:t>canapolis.ba.leg@gmail.com</w:t>
                      </w:r>
                    </w:hyperlink>
                  </w:p>
                  <w:p w14:paraId="71C4DD06" w14:textId="60D4D373" w:rsidR="002A7CB8" w:rsidRPr="00885EE6" w:rsidRDefault="001524C8" w:rsidP="00885EE6">
                    <w:pPr>
                      <w:spacing w:after="0"/>
                      <w:jc w:val="right"/>
                      <w:rPr>
                        <w:rFonts w:ascii="Open Sans" w:hAnsi="Open Sans" w:cs="Open Sans"/>
                        <w:sz w:val="16"/>
                        <w:szCs w:val="16"/>
                      </w:rPr>
                    </w:pPr>
                    <w:hyperlink r:id="rId6" w:history="1">
                      <w:r w:rsidR="002A7CB8" w:rsidRPr="00885EE6">
                        <w:rPr>
                          <w:rStyle w:val="Hyperlink"/>
                          <w:rFonts w:ascii="Cambria" w:hAnsi="Cambria" w:cs="Cambria"/>
                          <w:b/>
                          <w:color w:val="000000"/>
                          <w:sz w:val="16"/>
                          <w:szCs w:val="16"/>
                          <w:u w:val="none"/>
                        </w:rPr>
                        <w:t>camaradecanapolis@hotmail.com</w:t>
                      </w:r>
                    </w:hyperlink>
                  </w:p>
                  <w:p w14:paraId="1DB9915F" w14:textId="77777777" w:rsidR="002A7CB8" w:rsidRPr="00B639DD" w:rsidRDefault="002A7CB8" w:rsidP="004941AA">
                    <w:pPr>
                      <w:jc w:val="right"/>
                      <w:rPr>
                        <w:rFonts w:ascii="Open Sans" w:hAnsi="Open Sans" w:cs="Open Sans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8246" behindDoc="0" locked="0" layoutInCell="1" allowOverlap="1" wp14:anchorId="0D14D06A" wp14:editId="4FD14369">
              <wp:simplePos x="0" y="0"/>
              <wp:positionH relativeFrom="column">
                <wp:posOffset>1853565</wp:posOffset>
              </wp:positionH>
              <wp:positionV relativeFrom="paragraph">
                <wp:posOffset>268605</wp:posOffset>
              </wp:positionV>
              <wp:extent cx="0" cy="482600"/>
              <wp:effectExtent l="0" t="0" r="38100" b="31750"/>
              <wp:wrapNone/>
              <wp:docPr id="51" name="Conector reto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0" cy="48260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line w14:anchorId="49F59838" id="Conector reto 51" o:spid="_x0000_s1026" style="position:absolute;flip:x;z-index:25165824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95pt,21.15pt" to="145.95pt,5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" strokecolor="black [3213]" strokeweight=".5pt">
              <v:stroke joinstyle="miter"/>
            </v:line>
          </w:pict>
        </mc:Fallback>
      </mc:AlternateContent>
    </w:r>
  </w:p>
  <w:p w14:paraId="50F88157" w14:textId="4CF27028" w:rsidR="002A7CB8" w:rsidRDefault="002A7CB8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04B040F5" wp14:editId="5252C297">
              <wp:simplePos x="0" y="0"/>
              <wp:positionH relativeFrom="column">
                <wp:posOffset>3799840</wp:posOffset>
              </wp:positionH>
              <wp:positionV relativeFrom="paragraph">
                <wp:posOffset>189760</wp:posOffset>
              </wp:positionV>
              <wp:extent cx="2002790" cy="336550"/>
              <wp:effectExtent l="0" t="0" r="0" b="6350"/>
              <wp:wrapNone/>
              <wp:docPr id="52" name="Caixa de Texto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2790" cy="336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9104E95" w14:textId="794090BC" w:rsidR="002A7CB8" w:rsidRPr="003041F3" w:rsidRDefault="002A7CB8" w:rsidP="00FE009C">
                          <w:pPr>
                            <w:rPr>
                              <w:rFonts w:ascii="Cambria" w:hAnsi="Cambria" w:cs="Cambria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mbria" w:hAnsi="Cambria" w:cs="Cambria"/>
                              <w:b/>
                              <w:bCs/>
                              <w:sz w:val="24"/>
                              <w:szCs w:val="24"/>
                            </w:rPr>
                            <w:t>Gestão: Biênio 2025-2026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31" type="#_x0000_t202" style="position:absolute;margin-left:299.2pt;margin-top:14.95pt;width:157.7pt;height:26.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" filled="f" stroked="f" strokeweight=".5pt">
              <v:textbox>
                <w:txbxContent>
                  <w:p w14:paraId="59104E95" w14:textId="794090BC" w:rsidR="002A7CB8" w:rsidRPr="003041F3" w:rsidRDefault="002A7CB8" w:rsidP="00FE009C">
                    <w:pPr>
                      <w:rPr>
                        <w:rFonts w:ascii="Cambria" w:hAnsi="Cambria" w:cs="Cambria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Cambria" w:hAnsi="Cambria" w:cs="Cambria"/>
                        <w:b/>
                        <w:bCs/>
                        <w:sz w:val="24"/>
                        <w:szCs w:val="24"/>
                      </w:rPr>
                      <w:t>Gestão: Biênio 2025-2026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1AC6A2" w14:textId="77777777" w:rsidR="001524C8" w:rsidRDefault="001524C8" w:rsidP="00FB2C45">
      <w:pPr>
        <w:spacing w:after="0" w:line="240" w:lineRule="auto"/>
      </w:pPr>
      <w:r>
        <w:separator/>
      </w:r>
    </w:p>
  </w:footnote>
  <w:footnote w:type="continuationSeparator" w:id="0">
    <w:p w14:paraId="6188E31C" w14:textId="77777777" w:rsidR="001524C8" w:rsidRDefault="001524C8" w:rsidP="00FB2C45">
      <w:pPr>
        <w:spacing w:after="0" w:line="240" w:lineRule="auto"/>
      </w:pPr>
      <w:r>
        <w:continuationSeparator/>
      </w:r>
    </w:p>
  </w:footnote>
  <w:footnote w:type="continuationNotice" w:id="1">
    <w:p w14:paraId="78E41E16" w14:textId="77777777" w:rsidR="001524C8" w:rsidRDefault="001524C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DF0C92" w14:textId="448530A5" w:rsidR="002A7CB8" w:rsidRDefault="001524C8" w:rsidP="00DA77D2">
    <w:pPr>
      <w:pStyle w:val="Cabealho"/>
      <w:ind w:left="-1701"/>
    </w:pPr>
    <w:sdt>
      <w:sdtPr>
        <w:id w:val="-738476060"/>
        <w:docPartObj>
          <w:docPartGallery w:val="Page Numbers (Margins)"/>
          <w:docPartUnique/>
        </w:docPartObj>
      </w:sdtPr>
      <w:sdtEndPr/>
      <w:sdtContent/>
    </w:sdt>
    <w:r w:rsidR="002A7CB8" w:rsidRPr="00050307">
      <w:rPr>
        <w:noProof/>
        <w:lang w:eastAsia="pt-BR"/>
      </w:rPr>
      <w:drawing>
        <wp:inline distT="0" distB="0" distL="0" distR="0" wp14:anchorId="44A7FAB7" wp14:editId="6355A091">
          <wp:extent cx="7573992" cy="1195487"/>
          <wp:effectExtent l="0" t="0" r="0" b="508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80692" cy="1196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1ADE0E" w14:textId="5F464CEE" w:rsidR="002A7CB8" w:rsidRDefault="002A7CB8" w:rsidP="00DA77D2">
    <w:pPr>
      <w:pStyle w:val="Cabealho"/>
      <w:ind w:left="-1701"/>
    </w:pPr>
    <w:r w:rsidRPr="003029D9">
      <w:rPr>
        <w:noProof/>
        <w:lang w:eastAsia="pt-BR"/>
      </w:rPr>
      <w:drawing>
        <wp:inline distT="0" distB="0" distL="0" distR="0" wp14:anchorId="27023E59" wp14:editId="2C8417E7">
          <wp:extent cx="7554036" cy="1091821"/>
          <wp:effectExtent l="0" t="0" r="0" b="0"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4036" cy="10918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01C2E"/>
    <w:multiLevelType w:val="multilevel"/>
    <w:tmpl w:val="95C425A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71" w:hanging="72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633" w:hanging="108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695" w:hanging="144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757" w:hanging="1800"/>
      </w:pPr>
    </w:lvl>
    <w:lvl w:ilvl="8">
      <w:start w:val="1"/>
      <w:numFmt w:val="decimal"/>
      <w:lvlText w:val="%1.%2.%3.%4.%5.%6.%7.%8.%9."/>
      <w:lvlJc w:val="left"/>
      <w:pPr>
        <w:ind w:left="8608" w:hanging="1800"/>
      </w:pPr>
    </w:lvl>
  </w:abstractNum>
  <w:abstractNum w:abstractNumId="1">
    <w:nsid w:val="075D1D62"/>
    <w:multiLevelType w:val="multilevel"/>
    <w:tmpl w:val="7D2A3290"/>
    <w:lvl w:ilvl="0">
      <w:start w:val="1"/>
      <w:numFmt w:val="decimal"/>
      <w:lvlText w:val="%1."/>
      <w:lvlJc w:val="left"/>
      <w:pPr>
        <w:ind w:left="360" w:hanging="360"/>
      </w:pPr>
      <w:rPr>
        <w:color w:val="FFFFFF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A2A13BA"/>
    <w:multiLevelType w:val="multilevel"/>
    <w:tmpl w:val="D82E00B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826F68"/>
    <w:multiLevelType w:val="hybridMultilevel"/>
    <w:tmpl w:val="123E53F2"/>
    <w:lvl w:ilvl="0" w:tplc="BC0EEADA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  <w:color w:val="FCA313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FE61024"/>
    <w:multiLevelType w:val="hybridMultilevel"/>
    <w:tmpl w:val="CC22E3FE"/>
    <w:lvl w:ilvl="0" w:tplc="30F0B688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855DD1"/>
    <w:multiLevelType w:val="multilevel"/>
    <w:tmpl w:val="DBC0F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F27590"/>
    <w:multiLevelType w:val="hybridMultilevel"/>
    <w:tmpl w:val="0DB8C74C"/>
    <w:lvl w:ilvl="0" w:tplc="2A209B3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806000" w:themeColor="accent4" w:themeShade="8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D55E69"/>
    <w:multiLevelType w:val="multilevel"/>
    <w:tmpl w:val="7DB61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820646"/>
    <w:multiLevelType w:val="multilevel"/>
    <w:tmpl w:val="CF42D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BE546A7"/>
    <w:multiLevelType w:val="multilevel"/>
    <w:tmpl w:val="628E6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BFC4636"/>
    <w:multiLevelType w:val="hybridMultilevel"/>
    <w:tmpl w:val="04E66F7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E91596"/>
    <w:multiLevelType w:val="multilevel"/>
    <w:tmpl w:val="B0426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10E48E8"/>
    <w:multiLevelType w:val="hybridMultilevel"/>
    <w:tmpl w:val="842871F0"/>
    <w:lvl w:ilvl="0" w:tplc="A57CF0E0">
      <w:start w:val="1"/>
      <w:numFmt w:val="lowerLetter"/>
      <w:lvlText w:val="%1)"/>
      <w:lvlJc w:val="left"/>
      <w:pPr>
        <w:ind w:left="807" w:hanging="360"/>
      </w:pPr>
      <w:rPr>
        <w:rFonts w:hint="default"/>
        <w:b/>
        <w:color w:val="806000" w:themeColor="accent4" w:themeShade="80"/>
      </w:rPr>
    </w:lvl>
    <w:lvl w:ilvl="1" w:tplc="04160019" w:tentative="1">
      <w:start w:val="1"/>
      <w:numFmt w:val="lowerLetter"/>
      <w:lvlText w:val="%2."/>
      <w:lvlJc w:val="left"/>
      <w:pPr>
        <w:ind w:left="1527" w:hanging="360"/>
      </w:pPr>
    </w:lvl>
    <w:lvl w:ilvl="2" w:tplc="0416001B" w:tentative="1">
      <w:start w:val="1"/>
      <w:numFmt w:val="lowerRoman"/>
      <w:lvlText w:val="%3."/>
      <w:lvlJc w:val="right"/>
      <w:pPr>
        <w:ind w:left="2247" w:hanging="180"/>
      </w:pPr>
    </w:lvl>
    <w:lvl w:ilvl="3" w:tplc="0416000F" w:tentative="1">
      <w:start w:val="1"/>
      <w:numFmt w:val="decimal"/>
      <w:lvlText w:val="%4."/>
      <w:lvlJc w:val="left"/>
      <w:pPr>
        <w:ind w:left="2967" w:hanging="360"/>
      </w:pPr>
    </w:lvl>
    <w:lvl w:ilvl="4" w:tplc="04160019" w:tentative="1">
      <w:start w:val="1"/>
      <w:numFmt w:val="lowerLetter"/>
      <w:lvlText w:val="%5."/>
      <w:lvlJc w:val="left"/>
      <w:pPr>
        <w:ind w:left="3687" w:hanging="360"/>
      </w:pPr>
    </w:lvl>
    <w:lvl w:ilvl="5" w:tplc="0416001B" w:tentative="1">
      <w:start w:val="1"/>
      <w:numFmt w:val="lowerRoman"/>
      <w:lvlText w:val="%6."/>
      <w:lvlJc w:val="right"/>
      <w:pPr>
        <w:ind w:left="4407" w:hanging="180"/>
      </w:pPr>
    </w:lvl>
    <w:lvl w:ilvl="6" w:tplc="0416000F" w:tentative="1">
      <w:start w:val="1"/>
      <w:numFmt w:val="decimal"/>
      <w:lvlText w:val="%7."/>
      <w:lvlJc w:val="left"/>
      <w:pPr>
        <w:ind w:left="5127" w:hanging="360"/>
      </w:pPr>
    </w:lvl>
    <w:lvl w:ilvl="7" w:tplc="04160019" w:tentative="1">
      <w:start w:val="1"/>
      <w:numFmt w:val="lowerLetter"/>
      <w:lvlText w:val="%8."/>
      <w:lvlJc w:val="left"/>
      <w:pPr>
        <w:ind w:left="5847" w:hanging="360"/>
      </w:pPr>
    </w:lvl>
    <w:lvl w:ilvl="8" w:tplc="0416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3">
    <w:nsid w:val="22EE3E9F"/>
    <w:multiLevelType w:val="multilevel"/>
    <w:tmpl w:val="0FA0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3215708"/>
    <w:multiLevelType w:val="hybridMultilevel"/>
    <w:tmpl w:val="425C22F6"/>
    <w:lvl w:ilvl="0" w:tplc="8D72F4D8">
      <w:start w:val="1"/>
      <w:numFmt w:val="bullet"/>
      <w:lvlText w:val=""/>
      <w:lvlJc w:val="left"/>
      <w:pPr>
        <w:ind w:left="2705" w:hanging="360"/>
      </w:pPr>
      <w:rPr>
        <w:rFonts w:ascii="Wingdings" w:hAnsi="Wingdings" w:hint="default"/>
        <w:color w:val="FCA313"/>
      </w:rPr>
    </w:lvl>
    <w:lvl w:ilvl="1" w:tplc="0416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5">
    <w:nsid w:val="27EE05B8"/>
    <w:multiLevelType w:val="multilevel"/>
    <w:tmpl w:val="31EA4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9735AED"/>
    <w:multiLevelType w:val="multilevel"/>
    <w:tmpl w:val="D91C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9874FCA"/>
    <w:multiLevelType w:val="multilevel"/>
    <w:tmpl w:val="29874FC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BB27E1"/>
    <w:multiLevelType w:val="multilevel"/>
    <w:tmpl w:val="3BC2F6D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>
    <w:nsid w:val="33632072"/>
    <w:multiLevelType w:val="multilevel"/>
    <w:tmpl w:val="574ED17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982"/>
        </w:tabs>
        <w:ind w:left="2206" w:hanging="504"/>
      </w:pPr>
      <w:rPr>
        <w:rFonts w:ascii="Open Sans" w:hAnsi="Open Sans" w:cs="Open Sans" w:hint="default"/>
        <w:b w:val="0"/>
        <w:i w:val="0"/>
        <w:iCs/>
        <w:color w:val="auto"/>
        <w:sz w:val="21"/>
        <w:szCs w:val="21"/>
      </w:rPr>
    </w:lvl>
    <w:lvl w:ilvl="3">
      <w:start w:val="1"/>
      <w:numFmt w:val="decimal"/>
      <w:lvlText w:val="%1.%2.%3.%4."/>
      <w:lvlJc w:val="left"/>
      <w:pPr>
        <w:tabs>
          <w:tab w:val="num" w:pos="1331"/>
        </w:tabs>
        <w:ind w:left="3059" w:hanging="648"/>
      </w:pPr>
      <w:rPr>
        <w:rFonts w:ascii="Open Sans" w:hAnsi="Open Sans" w:cs="Open Sans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>
    <w:nsid w:val="37002FA2"/>
    <w:multiLevelType w:val="multilevel"/>
    <w:tmpl w:val="17EE4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A5F0098"/>
    <w:multiLevelType w:val="multilevel"/>
    <w:tmpl w:val="E2768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D1471AD"/>
    <w:multiLevelType w:val="multilevel"/>
    <w:tmpl w:val="85129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F59744C"/>
    <w:multiLevelType w:val="multilevel"/>
    <w:tmpl w:val="CF7C5DE4"/>
    <w:lvl w:ilvl="0">
      <w:start w:val="1"/>
      <w:numFmt w:val="decimal"/>
      <w:pStyle w:val="Citao-Cad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40F81C44"/>
    <w:multiLevelType w:val="hybridMultilevel"/>
    <w:tmpl w:val="4ADC5E02"/>
    <w:lvl w:ilvl="0" w:tplc="8DAC632A">
      <w:start w:val="1"/>
      <w:numFmt w:val="lowerLetter"/>
      <w:lvlText w:val="%1)"/>
      <w:lvlJc w:val="left"/>
      <w:pPr>
        <w:ind w:left="98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621" w:hanging="360"/>
      </w:pPr>
    </w:lvl>
    <w:lvl w:ilvl="2" w:tplc="0416001B" w:tentative="1">
      <w:start w:val="1"/>
      <w:numFmt w:val="lowerRoman"/>
      <w:lvlText w:val="%3."/>
      <w:lvlJc w:val="right"/>
      <w:pPr>
        <w:ind w:left="2341" w:hanging="180"/>
      </w:pPr>
    </w:lvl>
    <w:lvl w:ilvl="3" w:tplc="0416000F" w:tentative="1">
      <w:start w:val="1"/>
      <w:numFmt w:val="decimal"/>
      <w:lvlText w:val="%4."/>
      <w:lvlJc w:val="left"/>
      <w:pPr>
        <w:ind w:left="3061" w:hanging="360"/>
      </w:pPr>
    </w:lvl>
    <w:lvl w:ilvl="4" w:tplc="04160019" w:tentative="1">
      <w:start w:val="1"/>
      <w:numFmt w:val="lowerLetter"/>
      <w:lvlText w:val="%5."/>
      <w:lvlJc w:val="left"/>
      <w:pPr>
        <w:ind w:left="3781" w:hanging="360"/>
      </w:pPr>
    </w:lvl>
    <w:lvl w:ilvl="5" w:tplc="0416001B" w:tentative="1">
      <w:start w:val="1"/>
      <w:numFmt w:val="lowerRoman"/>
      <w:lvlText w:val="%6."/>
      <w:lvlJc w:val="right"/>
      <w:pPr>
        <w:ind w:left="4501" w:hanging="180"/>
      </w:pPr>
    </w:lvl>
    <w:lvl w:ilvl="6" w:tplc="0416000F" w:tentative="1">
      <w:start w:val="1"/>
      <w:numFmt w:val="decimal"/>
      <w:lvlText w:val="%7."/>
      <w:lvlJc w:val="left"/>
      <w:pPr>
        <w:ind w:left="5221" w:hanging="360"/>
      </w:pPr>
    </w:lvl>
    <w:lvl w:ilvl="7" w:tplc="04160019" w:tentative="1">
      <w:start w:val="1"/>
      <w:numFmt w:val="lowerLetter"/>
      <w:lvlText w:val="%8."/>
      <w:lvlJc w:val="left"/>
      <w:pPr>
        <w:ind w:left="5941" w:hanging="360"/>
      </w:pPr>
    </w:lvl>
    <w:lvl w:ilvl="8" w:tplc="0416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25">
    <w:nsid w:val="45A920C4"/>
    <w:multiLevelType w:val="multilevel"/>
    <w:tmpl w:val="5172D3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6">
    <w:nsid w:val="474B3DBC"/>
    <w:multiLevelType w:val="multilevel"/>
    <w:tmpl w:val="399C7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74C66AE"/>
    <w:multiLevelType w:val="hybridMultilevel"/>
    <w:tmpl w:val="01AECB60"/>
    <w:lvl w:ilvl="0" w:tplc="8D72F4D8">
      <w:start w:val="1"/>
      <w:numFmt w:val="bullet"/>
      <w:lvlText w:val=""/>
      <w:lvlJc w:val="left"/>
      <w:pPr>
        <w:ind w:left="2705" w:hanging="360"/>
      </w:pPr>
      <w:rPr>
        <w:rFonts w:ascii="Wingdings" w:hAnsi="Wingdings" w:hint="default"/>
        <w:color w:val="FCA313"/>
      </w:rPr>
    </w:lvl>
    <w:lvl w:ilvl="1" w:tplc="0416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28">
    <w:nsid w:val="47AC5ED2"/>
    <w:multiLevelType w:val="hybridMultilevel"/>
    <w:tmpl w:val="6916FB30"/>
    <w:lvl w:ilvl="0" w:tplc="18141A4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806000" w:themeColor="accent4" w:themeShade="80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FD05B2"/>
    <w:multiLevelType w:val="multilevel"/>
    <w:tmpl w:val="3FA03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9017525"/>
    <w:multiLevelType w:val="hybridMultilevel"/>
    <w:tmpl w:val="7E68E354"/>
    <w:lvl w:ilvl="0" w:tplc="ADB219C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sz w:val="28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A2405BC"/>
    <w:multiLevelType w:val="hybridMultilevel"/>
    <w:tmpl w:val="EBF227E6"/>
    <w:lvl w:ilvl="0" w:tplc="EDF466B4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19452EC"/>
    <w:multiLevelType w:val="multilevel"/>
    <w:tmpl w:val="00647B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3">
    <w:nsid w:val="56B95150"/>
    <w:multiLevelType w:val="hybridMultilevel"/>
    <w:tmpl w:val="E5688470"/>
    <w:lvl w:ilvl="0" w:tplc="2A80E644">
      <w:start w:val="1"/>
      <w:numFmt w:val="bullet"/>
      <w:lvlText w:val=""/>
      <w:lvlJc w:val="left"/>
      <w:pPr>
        <w:ind w:left="3272" w:hanging="360"/>
      </w:pPr>
      <w:rPr>
        <w:rFonts w:ascii="Wingdings" w:hAnsi="Wingdings" w:hint="default"/>
        <w:color w:val="2F5597"/>
      </w:rPr>
    </w:lvl>
    <w:lvl w:ilvl="1" w:tplc="0416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34">
    <w:nsid w:val="58A45E0D"/>
    <w:multiLevelType w:val="hybridMultilevel"/>
    <w:tmpl w:val="28F6D488"/>
    <w:lvl w:ilvl="0" w:tplc="BDAAABB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5A2F0AFE"/>
    <w:multiLevelType w:val="hybridMultilevel"/>
    <w:tmpl w:val="CBE82A0E"/>
    <w:lvl w:ilvl="0" w:tplc="8D72F4D8">
      <w:start w:val="1"/>
      <w:numFmt w:val="bullet"/>
      <w:lvlText w:val=""/>
      <w:lvlJc w:val="left"/>
      <w:pPr>
        <w:ind w:left="2705" w:hanging="360"/>
      </w:pPr>
      <w:rPr>
        <w:rFonts w:ascii="Wingdings" w:hAnsi="Wingdings" w:hint="default"/>
        <w:color w:val="FCA313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281B8E"/>
    <w:multiLevelType w:val="hybridMultilevel"/>
    <w:tmpl w:val="04E66F7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BA0074"/>
    <w:multiLevelType w:val="multilevel"/>
    <w:tmpl w:val="2A126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C055058"/>
    <w:multiLevelType w:val="multilevel"/>
    <w:tmpl w:val="2F66A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47627E4"/>
    <w:multiLevelType w:val="hybridMultilevel"/>
    <w:tmpl w:val="1C6E1B30"/>
    <w:lvl w:ilvl="0" w:tplc="8D72F4D8">
      <w:start w:val="1"/>
      <w:numFmt w:val="bullet"/>
      <w:lvlText w:val=""/>
      <w:lvlJc w:val="left"/>
      <w:pPr>
        <w:ind w:left="3130" w:hanging="360"/>
      </w:pPr>
      <w:rPr>
        <w:rFonts w:ascii="Wingdings" w:hAnsi="Wingdings" w:hint="default"/>
        <w:color w:val="FCA313"/>
      </w:rPr>
    </w:lvl>
    <w:lvl w:ilvl="1" w:tplc="0416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40">
    <w:nsid w:val="7DAD1A8E"/>
    <w:multiLevelType w:val="multilevel"/>
    <w:tmpl w:val="E3643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3"/>
  </w:num>
  <w:num w:numId="2">
    <w:abstractNumId w:val="23"/>
  </w:num>
  <w:num w:numId="3">
    <w:abstractNumId w:val="14"/>
  </w:num>
  <w:num w:numId="4">
    <w:abstractNumId w:val="35"/>
  </w:num>
  <w:num w:numId="5">
    <w:abstractNumId w:val="30"/>
  </w:num>
  <w:num w:numId="6">
    <w:abstractNumId w:val="4"/>
  </w:num>
  <w:num w:numId="7">
    <w:abstractNumId w:val="31"/>
  </w:num>
  <w:num w:numId="8">
    <w:abstractNumId w:val="28"/>
  </w:num>
  <w:num w:numId="9">
    <w:abstractNumId w:val="27"/>
  </w:num>
  <w:num w:numId="10">
    <w:abstractNumId w:val="3"/>
  </w:num>
  <w:num w:numId="11">
    <w:abstractNumId w:val="39"/>
  </w:num>
  <w:num w:numId="12">
    <w:abstractNumId w:val="12"/>
  </w:num>
  <w:num w:numId="13">
    <w:abstractNumId w:val="24"/>
  </w:num>
  <w:num w:numId="14">
    <w:abstractNumId w:val="6"/>
  </w:num>
  <w:num w:numId="15">
    <w:abstractNumId w:val="18"/>
  </w:num>
  <w:num w:numId="16">
    <w:abstractNumId w:val="1"/>
  </w:num>
  <w:num w:numId="17">
    <w:abstractNumId w:val="10"/>
  </w:num>
  <w:num w:numId="18">
    <w:abstractNumId w:val="34"/>
  </w:num>
  <w:num w:numId="19">
    <w:abstractNumId w:val="36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13"/>
  </w:num>
  <w:num w:numId="27">
    <w:abstractNumId w:val="40"/>
  </w:num>
  <w:num w:numId="28">
    <w:abstractNumId w:val="16"/>
  </w:num>
  <w:num w:numId="29">
    <w:abstractNumId w:val="38"/>
  </w:num>
  <w:num w:numId="30">
    <w:abstractNumId w:val="8"/>
  </w:num>
  <w:num w:numId="31">
    <w:abstractNumId w:val="2"/>
  </w:num>
  <w:num w:numId="32">
    <w:abstractNumId w:val="22"/>
  </w:num>
  <w:num w:numId="33">
    <w:abstractNumId w:val="15"/>
  </w:num>
  <w:num w:numId="34">
    <w:abstractNumId w:val="20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</w:num>
  <w:num w:numId="40">
    <w:abstractNumId w:val="29"/>
  </w:num>
  <w:num w:numId="41">
    <w:abstractNumId w:val="7"/>
  </w:num>
  <w:num w:numId="42">
    <w:abstractNumId w:val="21"/>
  </w:num>
  <w:num w:numId="43">
    <w:abstractNumId w:val="5"/>
  </w:num>
  <w:num w:numId="44">
    <w:abstractNumId w:val="9"/>
  </w:num>
  <w:num w:numId="4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C45"/>
    <w:rsid w:val="000040C6"/>
    <w:rsid w:val="00005497"/>
    <w:rsid w:val="00015944"/>
    <w:rsid w:val="00016AC3"/>
    <w:rsid w:val="0002182C"/>
    <w:rsid w:val="00024879"/>
    <w:rsid w:val="00031DB3"/>
    <w:rsid w:val="00034FE0"/>
    <w:rsid w:val="0004009F"/>
    <w:rsid w:val="00042639"/>
    <w:rsid w:val="00050307"/>
    <w:rsid w:val="00053B6F"/>
    <w:rsid w:val="00054832"/>
    <w:rsid w:val="000561E4"/>
    <w:rsid w:val="00063531"/>
    <w:rsid w:val="00065CCE"/>
    <w:rsid w:val="00073D48"/>
    <w:rsid w:val="00086F2B"/>
    <w:rsid w:val="00090AD6"/>
    <w:rsid w:val="000A3711"/>
    <w:rsid w:val="000B0C57"/>
    <w:rsid w:val="000B4CBC"/>
    <w:rsid w:val="000C43D0"/>
    <w:rsid w:val="000E31A2"/>
    <w:rsid w:val="000F33A4"/>
    <w:rsid w:val="000F70E1"/>
    <w:rsid w:val="00101E27"/>
    <w:rsid w:val="00103AB9"/>
    <w:rsid w:val="00110595"/>
    <w:rsid w:val="00123E95"/>
    <w:rsid w:val="001403F4"/>
    <w:rsid w:val="00147F36"/>
    <w:rsid w:val="0015139A"/>
    <w:rsid w:val="001524C8"/>
    <w:rsid w:val="00152EFA"/>
    <w:rsid w:val="00174E34"/>
    <w:rsid w:val="00187EA0"/>
    <w:rsid w:val="001A4253"/>
    <w:rsid w:val="001A73DA"/>
    <w:rsid w:val="001B2886"/>
    <w:rsid w:val="001B739A"/>
    <w:rsid w:val="001B7841"/>
    <w:rsid w:val="001B7AF8"/>
    <w:rsid w:val="001C7373"/>
    <w:rsid w:val="001E3599"/>
    <w:rsid w:val="001E5728"/>
    <w:rsid w:val="001F47D0"/>
    <w:rsid w:val="002048E1"/>
    <w:rsid w:val="002079A9"/>
    <w:rsid w:val="00213155"/>
    <w:rsid w:val="00214B44"/>
    <w:rsid w:val="00216778"/>
    <w:rsid w:val="00221203"/>
    <w:rsid w:val="00223F00"/>
    <w:rsid w:val="00240E53"/>
    <w:rsid w:val="0024265F"/>
    <w:rsid w:val="002430D8"/>
    <w:rsid w:val="00246CEF"/>
    <w:rsid w:val="00246D87"/>
    <w:rsid w:val="00246E3C"/>
    <w:rsid w:val="00253672"/>
    <w:rsid w:val="002630CC"/>
    <w:rsid w:val="002708EE"/>
    <w:rsid w:val="0027504E"/>
    <w:rsid w:val="00276B7E"/>
    <w:rsid w:val="002777A5"/>
    <w:rsid w:val="002878C4"/>
    <w:rsid w:val="00294AF0"/>
    <w:rsid w:val="00297A9D"/>
    <w:rsid w:val="002A558C"/>
    <w:rsid w:val="002A7CB8"/>
    <w:rsid w:val="002B06DA"/>
    <w:rsid w:val="002B7C6B"/>
    <w:rsid w:val="002C1737"/>
    <w:rsid w:val="002C211A"/>
    <w:rsid w:val="002C264A"/>
    <w:rsid w:val="002C54D0"/>
    <w:rsid w:val="002E160F"/>
    <w:rsid w:val="002E1F56"/>
    <w:rsid w:val="003029D9"/>
    <w:rsid w:val="003041F3"/>
    <w:rsid w:val="00306504"/>
    <w:rsid w:val="0031098E"/>
    <w:rsid w:val="003214ED"/>
    <w:rsid w:val="00322AB8"/>
    <w:rsid w:val="003278CB"/>
    <w:rsid w:val="00331617"/>
    <w:rsid w:val="0033357F"/>
    <w:rsid w:val="00343513"/>
    <w:rsid w:val="003460A3"/>
    <w:rsid w:val="00346D82"/>
    <w:rsid w:val="003536E6"/>
    <w:rsid w:val="00356D2F"/>
    <w:rsid w:val="00356D39"/>
    <w:rsid w:val="003577EF"/>
    <w:rsid w:val="00362AD7"/>
    <w:rsid w:val="0037537E"/>
    <w:rsid w:val="0038092E"/>
    <w:rsid w:val="00381150"/>
    <w:rsid w:val="00382721"/>
    <w:rsid w:val="00385BD9"/>
    <w:rsid w:val="00392614"/>
    <w:rsid w:val="003A3CC1"/>
    <w:rsid w:val="003A584C"/>
    <w:rsid w:val="003B1AAC"/>
    <w:rsid w:val="003B3F5E"/>
    <w:rsid w:val="003B5FEC"/>
    <w:rsid w:val="003C25EC"/>
    <w:rsid w:val="003C5055"/>
    <w:rsid w:val="003C624E"/>
    <w:rsid w:val="003D0D6D"/>
    <w:rsid w:val="003E3CBC"/>
    <w:rsid w:val="003E4979"/>
    <w:rsid w:val="003E6511"/>
    <w:rsid w:val="003F2664"/>
    <w:rsid w:val="003F3693"/>
    <w:rsid w:val="003F524C"/>
    <w:rsid w:val="00405600"/>
    <w:rsid w:val="00406D2E"/>
    <w:rsid w:val="00422599"/>
    <w:rsid w:val="00423584"/>
    <w:rsid w:val="0043527C"/>
    <w:rsid w:val="00436D85"/>
    <w:rsid w:val="0045022A"/>
    <w:rsid w:val="00452704"/>
    <w:rsid w:val="00456001"/>
    <w:rsid w:val="00461FFF"/>
    <w:rsid w:val="00466D2C"/>
    <w:rsid w:val="00467EDF"/>
    <w:rsid w:val="00471611"/>
    <w:rsid w:val="004735D3"/>
    <w:rsid w:val="0047400A"/>
    <w:rsid w:val="00474C4D"/>
    <w:rsid w:val="00482271"/>
    <w:rsid w:val="004856CA"/>
    <w:rsid w:val="00486D46"/>
    <w:rsid w:val="004933DC"/>
    <w:rsid w:val="004941AA"/>
    <w:rsid w:val="00495A96"/>
    <w:rsid w:val="004A2D47"/>
    <w:rsid w:val="004A48B2"/>
    <w:rsid w:val="004A522C"/>
    <w:rsid w:val="004A6224"/>
    <w:rsid w:val="004B250F"/>
    <w:rsid w:val="004B2C56"/>
    <w:rsid w:val="004B3E33"/>
    <w:rsid w:val="004C229F"/>
    <w:rsid w:val="004D0B52"/>
    <w:rsid w:val="004D7798"/>
    <w:rsid w:val="004E00A9"/>
    <w:rsid w:val="004E2662"/>
    <w:rsid w:val="004E5F50"/>
    <w:rsid w:val="004F0F0C"/>
    <w:rsid w:val="004F32C6"/>
    <w:rsid w:val="004F379A"/>
    <w:rsid w:val="004F3E33"/>
    <w:rsid w:val="004F4136"/>
    <w:rsid w:val="004F4AB9"/>
    <w:rsid w:val="004F7FC9"/>
    <w:rsid w:val="00503EDC"/>
    <w:rsid w:val="00504115"/>
    <w:rsid w:val="00505877"/>
    <w:rsid w:val="00505D34"/>
    <w:rsid w:val="005070E8"/>
    <w:rsid w:val="00512ABE"/>
    <w:rsid w:val="0051489C"/>
    <w:rsid w:val="00515924"/>
    <w:rsid w:val="00515A38"/>
    <w:rsid w:val="00516A18"/>
    <w:rsid w:val="00527AA1"/>
    <w:rsid w:val="00531ABA"/>
    <w:rsid w:val="005339B9"/>
    <w:rsid w:val="0053444B"/>
    <w:rsid w:val="00536360"/>
    <w:rsid w:val="00542397"/>
    <w:rsid w:val="00551DBF"/>
    <w:rsid w:val="00572858"/>
    <w:rsid w:val="00575D8F"/>
    <w:rsid w:val="00584A81"/>
    <w:rsid w:val="00585B2E"/>
    <w:rsid w:val="00590553"/>
    <w:rsid w:val="00594897"/>
    <w:rsid w:val="005A3F2C"/>
    <w:rsid w:val="005A79AC"/>
    <w:rsid w:val="005B5C87"/>
    <w:rsid w:val="005C0B59"/>
    <w:rsid w:val="005C6F33"/>
    <w:rsid w:val="005D1D0A"/>
    <w:rsid w:val="005D4B69"/>
    <w:rsid w:val="005D510E"/>
    <w:rsid w:val="005D6E23"/>
    <w:rsid w:val="005E2E19"/>
    <w:rsid w:val="005F0C96"/>
    <w:rsid w:val="005F6094"/>
    <w:rsid w:val="005F7A3C"/>
    <w:rsid w:val="00600073"/>
    <w:rsid w:val="00601B61"/>
    <w:rsid w:val="00606D3D"/>
    <w:rsid w:val="00606EBF"/>
    <w:rsid w:val="00613BFF"/>
    <w:rsid w:val="00616BC2"/>
    <w:rsid w:val="006244A7"/>
    <w:rsid w:val="00635B84"/>
    <w:rsid w:val="006363E2"/>
    <w:rsid w:val="00642175"/>
    <w:rsid w:val="00646449"/>
    <w:rsid w:val="00654D08"/>
    <w:rsid w:val="006561CB"/>
    <w:rsid w:val="00660BA3"/>
    <w:rsid w:val="006620D7"/>
    <w:rsid w:val="0068107E"/>
    <w:rsid w:val="0068124D"/>
    <w:rsid w:val="00690014"/>
    <w:rsid w:val="00692584"/>
    <w:rsid w:val="006A12CD"/>
    <w:rsid w:val="006A47AF"/>
    <w:rsid w:val="006B2AC8"/>
    <w:rsid w:val="006B7041"/>
    <w:rsid w:val="006C0216"/>
    <w:rsid w:val="006C42F3"/>
    <w:rsid w:val="006C4CCA"/>
    <w:rsid w:val="006C6A3D"/>
    <w:rsid w:val="006E194D"/>
    <w:rsid w:val="006E1C3C"/>
    <w:rsid w:val="006F0007"/>
    <w:rsid w:val="006F517A"/>
    <w:rsid w:val="0070767E"/>
    <w:rsid w:val="00710A70"/>
    <w:rsid w:val="00714E73"/>
    <w:rsid w:val="00732C27"/>
    <w:rsid w:val="007473F1"/>
    <w:rsid w:val="0075670D"/>
    <w:rsid w:val="0076193C"/>
    <w:rsid w:val="007629CC"/>
    <w:rsid w:val="00763B28"/>
    <w:rsid w:val="00765DE9"/>
    <w:rsid w:val="00774CD6"/>
    <w:rsid w:val="00782098"/>
    <w:rsid w:val="00783494"/>
    <w:rsid w:val="00783EC1"/>
    <w:rsid w:val="00785D96"/>
    <w:rsid w:val="00787655"/>
    <w:rsid w:val="007A2DC3"/>
    <w:rsid w:val="007A5B83"/>
    <w:rsid w:val="007B21D5"/>
    <w:rsid w:val="007B68B4"/>
    <w:rsid w:val="007B7811"/>
    <w:rsid w:val="007C41DA"/>
    <w:rsid w:val="007E033E"/>
    <w:rsid w:val="007E126F"/>
    <w:rsid w:val="007E1C7C"/>
    <w:rsid w:val="007E2FFC"/>
    <w:rsid w:val="007E4FB2"/>
    <w:rsid w:val="007E6334"/>
    <w:rsid w:val="007F742C"/>
    <w:rsid w:val="00805296"/>
    <w:rsid w:val="00806F0C"/>
    <w:rsid w:val="00813500"/>
    <w:rsid w:val="00836F33"/>
    <w:rsid w:val="008413FD"/>
    <w:rsid w:val="00841940"/>
    <w:rsid w:val="00842549"/>
    <w:rsid w:val="0084268E"/>
    <w:rsid w:val="00850878"/>
    <w:rsid w:val="00851338"/>
    <w:rsid w:val="00854C18"/>
    <w:rsid w:val="00862AF9"/>
    <w:rsid w:val="008720A6"/>
    <w:rsid w:val="00881008"/>
    <w:rsid w:val="00884E46"/>
    <w:rsid w:val="00885EE6"/>
    <w:rsid w:val="0089477A"/>
    <w:rsid w:val="00896300"/>
    <w:rsid w:val="00896F9E"/>
    <w:rsid w:val="008B52C1"/>
    <w:rsid w:val="008B5372"/>
    <w:rsid w:val="008C1EC3"/>
    <w:rsid w:val="008C1F66"/>
    <w:rsid w:val="008C28EF"/>
    <w:rsid w:val="008C4878"/>
    <w:rsid w:val="008C6E54"/>
    <w:rsid w:val="008D25B6"/>
    <w:rsid w:val="008D2F44"/>
    <w:rsid w:val="008D3BE1"/>
    <w:rsid w:val="008E5C77"/>
    <w:rsid w:val="008E6682"/>
    <w:rsid w:val="008F4A24"/>
    <w:rsid w:val="008F6A5F"/>
    <w:rsid w:val="00901C77"/>
    <w:rsid w:val="00915E8C"/>
    <w:rsid w:val="00920116"/>
    <w:rsid w:val="009227A9"/>
    <w:rsid w:val="00922C2B"/>
    <w:rsid w:val="00934189"/>
    <w:rsid w:val="00943D68"/>
    <w:rsid w:val="009600F2"/>
    <w:rsid w:val="00960319"/>
    <w:rsid w:val="0096185E"/>
    <w:rsid w:val="009619A2"/>
    <w:rsid w:val="0096753E"/>
    <w:rsid w:val="00971EA4"/>
    <w:rsid w:val="009758C3"/>
    <w:rsid w:val="00980153"/>
    <w:rsid w:val="009948C4"/>
    <w:rsid w:val="009A06C7"/>
    <w:rsid w:val="009C0278"/>
    <w:rsid w:val="009D00C8"/>
    <w:rsid w:val="009D151C"/>
    <w:rsid w:val="009D3DFD"/>
    <w:rsid w:val="009D5551"/>
    <w:rsid w:val="009D5F45"/>
    <w:rsid w:val="009D6DA5"/>
    <w:rsid w:val="009E186F"/>
    <w:rsid w:val="009E3990"/>
    <w:rsid w:val="009F425C"/>
    <w:rsid w:val="009F477B"/>
    <w:rsid w:val="009F5F1D"/>
    <w:rsid w:val="00A153B9"/>
    <w:rsid w:val="00A25927"/>
    <w:rsid w:val="00A358BD"/>
    <w:rsid w:val="00A4405C"/>
    <w:rsid w:val="00A50A1F"/>
    <w:rsid w:val="00A55C3A"/>
    <w:rsid w:val="00A56EED"/>
    <w:rsid w:val="00A620E8"/>
    <w:rsid w:val="00A63EFB"/>
    <w:rsid w:val="00A679EC"/>
    <w:rsid w:val="00A74E67"/>
    <w:rsid w:val="00AA7FCF"/>
    <w:rsid w:val="00AB4A6D"/>
    <w:rsid w:val="00AC02BE"/>
    <w:rsid w:val="00AC114A"/>
    <w:rsid w:val="00AC1A71"/>
    <w:rsid w:val="00AC39FE"/>
    <w:rsid w:val="00AC4B3B"/>
    <w:rsid w:val="00AC5FD6"/>
    <w:rsid w:val="00AE0F0B"/>
    <w:rsid w:val="00AE397B"/>
    <w:rsid w:val="00AF33D2"/>
    <w:rsid w:val="00AF6D4D"/>
    <w:rsid w:val="00AF76D0"/>
    <w:rsid w:val="00B060B7"/>
    <w:rsid w:val="00B11864"/>
    <w:rsid w:val="00B12529"/>
    <w:rsid w:val="00B13E78"/>
    <w:rsid w:val="00B1787B"/>
    <w:rsid w:val="00B21DB3"/>
    <w:rsid w:val="00B26939"/>
    <w:rsid w:val="00B35070"/>
    <w:rsid w:val="00B40344"/>
    <w:rsid w:val="00B4143F"/>
    <w:rsid w:val="00B448F8"/>
    <w:rsid w:val="00B62B1E"/>
    <w:rsid w:val="00B63896"/>
    <w:rsid w:val="00B709AA"/>
    <w:rsid w:val="00B750E2"/>
    <w:rsid w:val="00B850B7"/>
    <w:rsid w:val="00B928FB"/>
    <w:rsid w:val="00B95FAE"/>
    <w:rsid w:val="00B96E99"/>
    <w:rsid w:val="00BA2849"/>
    <w:rsid w:val="00BA400C"/>
    <w:rsid w:val="00BA4DB3"/>
    <w:rsid w:val="00BB11F5"/>
    <w:rsid w:val="00BB2D7C"/>
    <w:rsid w:val="00BB506F"/>
    <w:rsid w:val="00BB5784"/>
    <w:rsid w:val="00BC44F1"/>
    <w:rsid w:val="00BD21BF"/>
    <w:rsid w:val="00BD2FD8"/>
    <w:rsid w:val="00BD36B5"/>
    <w:rsid w:val="00BE5192"/>
    <w:rsid w:val="00BF67B4"/>
    <w:rsid w:val="00C11FF0"/>
    <w:rsid w:val="00C13C7A"/>
    <w:rsid w:val="00C145FE"/>
    <w:rsid w:val="00C216A6"/>
    <w:rsid w:val="00C272B4"/>
    <w:rsid w:val="00C330CB"/>
    <w:rsid w:val="00C37FB4"/>
    <w:rsid w:val="00C415B2"/>
    <w:rsid w:val="00C417AD"/>
    <w:rsid w:val="00C4321F"/>
    <w:rsid w:val="00C43245"/>
    <w:rsid w:val="00C502E8"/>
    <w:rsid w:val="00C61CE1"/>
    <w:rsid w:val="00C61F3D"/>
    <w:rsid w:val="00C6733D"/>
    <w:rsid w:val="00C723DF"/>
    <w:rsid w:val="00C7604C"/>
    <w:rsid w:val="00C939BB"/>
    <w:rsid w:val="00C95640"/>
    <w:rsid w:val="00CA27F4"/>
    <w:rsid w:val="00CA3E3C"/>
    <w:rsid w:val="00CA5F1D"/>
    <w:rsid w:val="00CA6401"/>
    <w:rsid w:val="00CA754D"/>
    <w:rsid w:val="00CB7546"/>
    <w:rsid w:val="00CC10F2"/>
    <w:rsid w:val="00CC7805"/>
    <w:rsid w:val="00CD0CE9"/>
    <w:rsid w:val="00CD28B2"/>
    <w:rsid w:val="00CD547E"/>
    <w:rsid w:val="00CF07A3"/>
    <w:rsid w:val="00CF670F"/>
    <w:rsid w:val="00D00744"/>
    <w:rsid w:val="00D11C25"/>
    <w:rsid w:val="00D141DE"/>
    <w:rsid w:val="00D276DA"/>
    <w:rsid w:val="00D364B0"/>
    <w:rsid w:val="00D37D26"/>
    <w:rsid w:val="00D5013D"/>
    <w:rsid w:val="00D51BC2"/>
    <w:rsid w:val="00D525FE"/>
    <w:rsid w:val="00D62F94"/>
    <w:rsid w:val="00D65A8F"/>
    <w:rsid w:val="00D70F2A"/>
    <w:rsid w:val="00D71901"/>
    <w:rsid w:val="00D73246"/>
    <w:rsid w:val="00D75118"/>
    <w:rsid w:val="00D81F49"/>
    <w:rsid w:val="00D838A1"/>
    <w:rsid w:val="00D83C66"/>
    <w:rsid w:val="00D933C3"/>
    <w:rsid w:val="00D9516A"/>
    <w:rsid w:val="00DA77D2"/>
    <w:rsid w:val="00DB4AD8"/>
    <w:rsid w:val="00DB5FB1"/>
    <w:rsid w:val="00DC2C4E"/>
    <w:rsid w:val="00DC6B1A"/>
    <w:rsid w:val="00DD42AB"/>
    <w:rsid w:val="00DD5787"/>
    <w:rsid w:val="00DE6633"/>
    <w:rsid w:val="00DF44F1"/>
    <w:rsid w:val="00DF5620"/>
    <w:rsid w:val="00DF5858"/>
    <w:rsid w:val="00E00E84"/>
    <w:rsid w:val="00E06D19"/>
    <w:rsid w:val="00E27D6F"/>
    <w:rsid w:val="00E32A15"/>
    <w:rsid w:val="00E40814"/>
    <w:rsid w:val="00E5523E"/>
    <w:rsid w:val="00E61B2D"/>
    <w:rsid w:val="00E61E45"/>
    <w:rsid w:val="00E63D5C"/>
    <w:rsid w:val="00E74713"/>
    <w:rsid w:val="00E866F1"/>
    <w:rsid w:val="00E935E9"/>
    <w:rsid w:val="00E96646"/>
    <w:rsid w:val="00EA65BD"/>
    <w:rsid w:val="00EA6D07"/>
    <w:rsid w:val="00EA7AF4"/>
    <w:rsid w:val="00EB35DB"/>
    <w:rsid w:val="00EB40FF"/>
    <w:rsid w:val="00EB7A91"/>
    <w:rsid w:val="00ED2F01"/>
    <w:rsid w:val="00ED33B6"/>
    <w:rsid w:val="00ED5823"/>
    <w:rsid w:val="00ED6E6C"/>
    <w:rsid w:val="00ED7855"/>
    <w:rsid w:val="00EE1F44"/>
    <w:rsid w:val="00EE210B"/>
    <w:rsid w:val="00EE4134"/>
    <w:rsid w:val="00EF08A6"/>
    <w:rsid w:val="00EF4839"/>
    <w:rsid w:val="00EF690A"/>
    <w:rsid w:val="00F07F0C"/>
    <w:rsid w:val="00F12D7E"/>
    <w:rsid w:val="00F15B31"/>
    <w:rsid w:val="00F27F35"/>
    <w:rsid w:val="00F30A00"/>
    <w:rsid w:val="00F42B66"/>
    <w:rsid w:val="00F568B9"/>
    <w:rsid w:val="00F5775C"/>
    <w:rsid w:val="00F649DE"/>
    <w:rsid w:val="00F75953"/>
    <w:rsid w:val="00F75FD5"/>
    <w:rsid w:val="00F8223D"/>
    <w:rsid w:val="00F8340C"/>
    <w:rsid w:val="00F855D0"/>
    <w:rsid w:val="00F87A0A"/>
    <w:rsid w:val="00FA09FB"/>
    <w:rsid w:val="00FA307B"/>
    <w:rsid w:val="00FB2C45"/>
    <w:rsid w:val="00FB4102"/>
    <w:rsid w:val="00FB6C83"/>
    <w:rsid w:val="00FE009C"/>
    <w:rsid w:val="00FE5D4C"/>
    <w:rsid w:val="00FF0D37"/>
    <w:rsid w:val="00FF2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6CD8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2. Subtitle"/>
    <w:rsid w:val="0084268E"/>
    <w:rPr>
      <w:rFonts w:ascii="Open Sans SemiBold" w:hAnsi="Open Sans SemiBold"/>
      <w:sz w:val="32"/>
    </w:rPr>
  </w:style>
  <w:style w:type="paragraph" w:styleId="Ttulo1">
    <w:name w:val="heading 1"/>
    <w:basedOn w:val="Normal"/>
    <w:next w:val="Normal"/>
    <w:link w:val="Ttulo1Char"/>
    <w:uiPriority w:val="9"/>
    <w:qFormat/>
    <w:rsid w:val="00D51BC2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Cs w:val="32"/>
    </w:rPr>
  </w:style>
  <w:style w:type="paragraph" w:styleId="Ttulo3">
    <w:name w:val="heading 3"/>
    <w:basedOn w:val="Normal"/>
    <w:link w:val="Ttulo3Char"/>
    <w:uiPriority w:val="9"/>
    <w:unhideWhenUsed/>
    <w:qFormat/>
    <w:rsid w:val="00D51B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D00C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1Title">
    <w:name w:val="1. Title"/>
    <w:basedOn w:val="Normal"/>
    <w:next w:val="Pr-formataoHTML"/>
    <w:link w:val="1TitleChar"/>
    <w:qFormat/>
    <w:rsid w:val="00896F9E"/>
    <w:rPr>
      <w:rFonts w:cs="Open Sans SemiBold"/>
      <w:sz w:val="36"/>
      <w:szCs w:val="36"/>
    </w:rPr>
  </w:style>
  <w:style w:type="paragraph" w:customStyle="1" w:styleId="2Sub">
    <w:name w:val="2.Sub"/>
    <w:basedOn w:val="Normal"/>
    <w:link w:val="2SubChar"/>
    <w:qFormat/>
    <w:rsid w:val="002048E1"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896F9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896F9E"/>
    <w:rPr>
      <w:rFonts w:ascii="Consolas" w:hAnsi="Consolas"/>
      <w:sz w:val="20"/>
      <w:szCs w:val="20"/>
    </w:rPr>
  </w:style>
  <w:style w:type="character" w:customStyle="1" w:styleId="1TitleChar">
    <w:name w:val="1. Title Char"/>
    <w:basedOn w:val="Fontepargpadro"/>
    <w:link w:val="1Title"/>
    <w:rsid w:val="00896F9E"/>
    <w:rPr>
      <w:rFonts w:ascii="Open Sans SemiBold" w:hAnsi="Open Sans SemiBold" w:cs="Open Sans SemiBold"/>
      <w:sz w:val="36"/>
      <w:szCs w:val="36"/>
    </w:rPr>
  </w:style>
  <w:style w:type="paragraph" w:styleId="SemEspaamento">
    <w:name w:val="No Spacing"/>
    <w:link w:val="SemEspaamentoChar"/>
    <w:uiPriority w:val="1"/>
    <w:qFormat/>
    <w:rsid w:val="002048E1"/>
    <w:pPr>
      <w:spacing w:after="0" w:line="240" w:lineRule="auto"/>
    </w:pPr>
    <w:rPr>
      <w:rFonts w:ascii="Open Sans SemiBold" w:hAnsi="Open Sans SemiBold"/>
      <w:sz w:val="32"/>
    </w:rPr>
  </w:style>
  <w:style w:type="character" w:customStyle="1" w:styleId="2SubChar">
    <w:name w:val="2.Sub Char"/>
    <w:basedOn w:val="Fontepargpadro"/>
    <w:link w:val="2Sub"/>
    <w:rsid w:val="002048E1"/>
    <w:rPr>
      <w:rFonts w:ascii="Open Sans SemiBold" w:hAnsi="Open Sans SemiBold"/>
      <w:sz w:val="32"/>
    </w:rPr>
  </w:style>
  <w:style w:type="paragraph" w:customStyle="1" w:styleId="3Text">
    <w:name w:val="3.Text"/>
    <w:basedOn w:val="SemEspaamento"/>
    <w:link w:val="3TextChar"/>
    <w:qFormat/>
    <w:rsid w:val="002C1737"/>
    <w:pPr>
      <w:spacing w:line="360" w:lineRule="auto"/>
      <w:jc w:val="both"/>
    </w:pPr>
    <w:rPr>
      <w:rFonts w:ascii="Arial" w:hAnsi="Arial" w:cs="Arial"/>
      <w:color w:val="000000"/>
      <w:spacing w:val="-4"/>
      <w:sz w:val="24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2048E1"/>
    <w:rPr>
      <w:rFonts w:ascii="Open Sans SemiBold" w:hAnsi="Open Sans SemiBold"/>
      <w:sz w:val="32"/>
    </w:rPr>
  </w:style>
  <w:style w:type="character" w:customStyle="1" w:styleId="3TextChar">
    <w:name w:val="3.Text Char"/>
    <w:basedOn w:val="SemEspaamentoChar"/>
    <w:link w:val="3Text"/>
    <w:rsid w:val="002C1737"/>
    <w:rPr>
      <w:rFonts w:ascii="Arial" w:hAnsi="Arial" w:cs="Arial"/>
      <w:color w:val="000000"/>
      <w:spacing w:val="-4"/>
      <w:sz w:val="24"/>
    </w:rPr>
  </w:style>
  <w:style w:type="paragraph" w:customStyle="1" w:styleId="Citao-Cad">
    <w:name w:val="Citação-Cad"/>
    <w:basedOn w:val="3Text"/>
    <w:link w:val="Citao-CadChar"/>
    <w:rsid w:val="00732C27"/>
    <w:pPr>
      <w:numPr>
        <w:numId w:val="2"/>
      </w:numPr>
      <w:ind w:left="3272" w:hanging="360"/>
    </w:pPr>
    <w:rPr>
      <w:szCs w:val="20"/>
      <w:lang w:eastAsia="pt-BR"/>
    </w:rPr>
  </w:style>
  <w:style w:type="character" w:customStyle="1" w:styleId="Citao-CadChar">
    <w:name w:val="Citação-Cad Char"/>
    <w:basedOn w:val="3TextChar"/>
    <w:link w:val="Citao-Cad"/>
    <w:rsid w:val="00732C27"/>
    <w:rPr>
      <w:rFonts w:ascii="Open Sans" w:hAnsi="Open Sans" w:cs="Arial"/>
      <w:color w:val="000000"/>
      <w:spacing w:val="-4"/>
      <w:sz w:val="24"/>
      <w:szCs w:val="20"/>
      <w:lang w:eastAsia="pt-BR"/>
    </w:rPr>
  </w:style>
  <w:style w:type="paragraph" w:customStyle="1" w:styleId="CADBIM">
    <w:name w:val="CADBIM"/>
    <w:basedOn w:val="3Text"/>
    <w:link w:val="CADBIMChar"/>
    <w:rsid w:val="002430D8"/>
    <w:rPr>
      <w:b/>
      <w:lang w:eastAsia="pt-BR"/>
    </w:rPr>
  </w:style>
  <w:style w:type="character" w:customStyle="1" w:styleId="CADBIMChar">
    <w:name w:val="CADBIM Char"/>
    <w:basedOn w:val="3TextChar"/>
    <w:link w:val="CADBIM"/>
    <w:rsid w:val="002430D8"/>
    <w:rPr>
      <w:rFonts w:ascii="Arial" w:hAnsi="Arial" w:cs="Arial"/>
      <w:b/>
      <w:color w:val="000000"/>
      <w:spacing w:val="-4"/>
      <w:sz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FB2C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B2C45"/>
    <w:rPr>
      <w:rFonts w:ascii="Open Sans SemiBold" w:hAnsi="Open Sans SemiBold"/>
      <w:sz w:val="32"/>
    </w:rPr>
  </w:style>
  <w:style w:type="paragraph" w:styleId="Rodap">
    <w:name w:val="footer"/>
    <w:basedOn w:val="Normal"/>
    <w:link w:val="RodapChar"/>
    <w:uiPriority w:val="99"/>
    <w:unhideWhenUsed/>
    <w:rsid w:val="00FB2C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B2C45"/>
    <w:rPr>
      <w:rFonts w:ascii="Open Sans SemiBold" w:hAnsi="Open Sans SemiBold"/>
      <w:sz w:val="32"/>
    </w:rPr>
  </w:style>
  <w:style w:type="paragraph" w:customStyle="1" w:styleId="04xlpa">
    <w:name w:val="_04xlpa"/>
    <w:basedOn w:val="Normal"/>
    <w:rsid w:val="008425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jsgrdq">
    <w:name w:val="jsgrdq"/>
    <w:basedOn w:val="Fontepargpadro"/>
    <w:rsid w:val="00842549"/>
  </w:style>
  <w:style w:type="paragraph" w:styleId="NormalWeb">
    <w:name w:val="Normal (Web)"/>
    <w:basedOn w:val="Normal"/>
    <w:uiPriority w:val="99"/>
    <w:unhideWhenUsed/>
    <w:qFormat/>
    <w:rsid w:val="00ED7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Subtítulo Projeto Básico,Parágrafo da Lista111,List Paragraph1,Parágrafo da Lista11,Itens ICEP,SheParágrafo da Lista,Tabela"/>
    <w:basedOn w:val="Normal"/>
    <w:link w:val="PargrafodaListaChar"/>
    <w:qFormat/>
    <w:rsid w:val="00B928FB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4941AA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4941AA"/>
    <w:rPr>
      <w:color w:val="605E5C"/>
      <w:shd w:val="clear" w:color="auto" w:fill="E1DFDD"/>
    </w:rPr>
  </w:style>
  <w:style w:type="paragraph" w:customStyle="1" w:styleId="Paragrfo-Cont">
    <w:name w:val="Paragráfo - Cont"/>
    <w:basedOn w:val="3Text"/>
    <w:link w:val="Paragrfo-ContChar"/>
    <w:rsid w:val="002C1737"/>
    <w:pPr>
      <w:ind w:left="1985"/>
    </w:pPr>
    <w:rPr>
      <w:sz w:val="22"/>
    </w:rPr>
  </w:style>
  <w:style w:type="character" w:customStyle="1" w:styleId="Paragrfo-ContChar">
    <w:name w:val="Paragráfo - Cont Char"/>
    <w:basedOn w:val="3TextChar"/>
    <w:link w:val="Paragrfo-Cont"/>
    <w:rsid w:val="002C1737"/>
    <w:rPr>
      <w:rFonts w:ascii="Arial" w:hAnsi="Arial" w:cs="Arial"/>
      <w:color w:val="000000"/>
      <w:spacing w:val="-4"/>
      <w:sz w:val="24"/>
    </w:rPr>
  </w:style>
  <w:style w:type="table" w:styleId="Tabelacomgrade">
    <w:name w:val="Table Grid"/>
    <w:basedOn w:val="Tabelanormal"/>
    <w:uiPriority w:val="39"/>
    <w:rsid w:val="00515A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CorpodoTexto">
    <w:name w:val="3. Corpo do Texto"/>
    <w:basedOn w:val="Normal"/>
    <w:link w:val="3CorpodoTextoChar"/>
    <w:rsid w:val="00D00744"/>
    <w:pPr>
      <w:spacing w:after="220" w:line="276" w:lineRule="auto"/>
      <w:ind w:firstLine="709"/>
      <w:jc w:val="both"/>
    </w:pPr>
    <w:rPr>
      <w:rFonts w:ascii="Open Sans" w:hAnsi="Open Sans" w:cs="Open Sans"/>
      <w:color w:val="000000"/>
      <w:sz w:val="24"/>
      <w:szCs w:val="24"/>
      <w:shd w:val="clear" w:color="auto" w:fill="FFFFFF"/>
    </w:rPr>
  </w:style>
  <w:style w:type="character" w:customStyle="1" w:styleId="3CorpodoTextoChar">
    <w:name w:val="3. Corpo do Texto Char"/>
    <w:basedOn w:val="Fontepargpadro"/>
    <w:link w:val="3CorpodoTexto"/>
    <w:rsid w:val="00D00744"/>
    <w:rPr>
      <w:rFonts w:ascii="Open Sans" w:hAnsi="Open Sans" w:cs="Open Sans"/>
      <w:color w:val="000000"/>
      <w:sz w:val="24"/>
      <w:szCs w:val="24"/>
    </w:rPr>
  </w:style>
  <w:style w:type="paragraph" w:customStyle="1" w:styleId="Default">
    <w:name w:val="Default"/>
    <w:rsid w:val="00322A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A77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A77D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D51BC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rsid w:val="00D51BC2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Forte">
    <w:name w:val="Strong"/>
    <w:basedOn w:val="Fontepargpadro"/>
    <w:uiPriority w:val="22"/>
    <w:qFormat/>
    <w:rsid w:val="00D51BC2"/>
    <w:rPr>
      <w:b/>
      <w:bCs/>
    </w:rPr>
  </w:style>
  <w:style w:type="character" w:customStyle="1" w:styleId="Ttulo4Char">
    <w:name w:val="Título 4 Char"/>
    <w:basedOn w:val="Fontepargpadro"/>
    <w:link w:val="Ttulo4"/>
    <w:uiPriority w:val="9"/>
    <w:semiHidden/>
    <w:rsid w:val="009D00C8"/>
    <w:rPr>
      <w:rFonts w:asciiTheme="majorHAnsi" w:eastAsiaTheme="majorEastAsia" w:hAnsiTheme="majorHAnsi" w:cstheme="majorBidi"/>
      <w:b/>
      <w:bCs/>
      <w:i/>
      <w:iCs/>
      <w:color w:val="4472C4" w:themeColor="accent1"/>
      <w:sz w:val="32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5F7A3C"/>
    <w:pPr>
      <w:tabs>
        <w:tab w:val="left" w:pos="440"/>
        <w:tab w:val="right" w:leader="dot" w:pos="8494"/>
      </w:tabs>
      <w:suppressAutoHyphens/>
      <w:spacing w:after="100" w:line="240" w:lineRule="auto"/>
      <w:jc w:val="center"/>
    </w:pPr>
    <w:rPr>
      <w:rFonts w:ascii="Arial" w:eastAsia="Times New Roman" w:hAnsi="Arial" w:cs="Tahoma"/>
      <w:sz w:val="20"/>
      <w:szCs w:val="24"/>
      <w:lang w:eastAsia="pt-BR"/>
    </w:rPr>
  </w:style>
  <w:style w:type="character" w:customStyle="1" w:styleId="PargrafodaListaChar">
    <w:name w:val="Parágrafo da Lista Char"/>
    <w:aliases w:val="List I Paragraph Char,Subtítulo Projeto Básico Char,Parágrafo da Lista111 Char,List Paragraph1 Char,Parágrafo da Lista11 Char,Itens ICEP Char,SheParágrafo da Lista Char,Tabela Char"/>
    <w:link w:val="PargrafodaLista"/>
    <w:qFormat/>
    <w:locked/>
    <w:rsid w:val="005F7A3C"/>
    <w:rPr>
      <w:rFonts w:ascii="Open Sans SemiBold" w:hAnsi="Open Sans SemiBold"/>
      <w:sz w:val="32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5F7A3C"/>
    <w:pPr>
      <w:keepLines/>
      <w:tabs>
        <w:tab w:val="num" w:pos="0"/>
      </w:tabs>
      <w:spacing w:after="0" w:line="256" w:lineRule="auto"/>
      <w:outlineLvl w:val="9"/>
    </w:pPr>
    <w:rPr>
      <w:rFonts w:ascii="Calibri Light" w:hAnsi="Calibri Light"/>
      <w:b w:val="0"/>
      <w:bCs w:val="0"/>
      <w:color w:val="2E74B5"/>
      <w:kern w:val="0"/>
      <w:lang w:eastAsia="pt-BR"/>
    </w:rPr>
  </w:style>
  <w:style w:type="paragraph" w:customStyle="1" w:styleId="CabealhoeRodap">
    <w:name w:val="Cabeçalho e Rodapé"/>
    <w:basedOn w:val="Normal"/>
    <w:uiPriority w:val="99"/>
    <w:qFormat/>
    <w:rsid w:val="005F7A3C"/>
    <w:pPr>
      <w:tabs>
        <w:tab w:val="num" w:pos="982"/>
      </w:tabs>
      <w:suppressAutoHyphens/>
      <w:overflowPunct w:val="0"/>
      <w:spacing w:line="252" w:lineRule="auto"/>
    </w:pPr>
    <w:rPr>
      <w:rFonts w:ascii="Calibri" w:eastAsia="Calibri" w:hAnsi="Calibri" w:cs="Tahoma"/>
      <w:sz w:val="22"/>
    </w:rPr>
  </w:style>
  <w:style w:type="paragraph" w:customStyle="1" w:styleId="Cabealhoerodap1">
    <w:name w:val="Cabeçalho e rodapé1"/>
    <w:basedOn w:val="Normal"/>
    <w:uiPriority w:val="99"/>
    <w:qFormat/>
    <w:rsid w:val="005F7A3C"/>
    <w:pPr>
      <w:tabs>
        <w:tab w:val="num" w:pos="1331"/>
      </w:tabs>
      <w:suppressAutoHyphens/>
      <w:overflowPunct w:val="0"/>
      <w:spacing w:line="252" w:lineRule="auto"/>
    </w:pPr>
    <w:rPr>
      <w:rFonts w:ascii="Calibri" w:eastAsia="Calibri" w:hAnsi="Calibri" w:cs="Tahoma"/>
      <w:sz w:val="22"/>
    </w:rPr>
  </w:style>
  <w:style w:type="paragraph" w:customStyle="1" w:styleId="PADRO">
    <w:name w:val="PADRÃO"/>
    <w:uiPriority w:val="99"/>
    <w:qFormat/>
    <w:rsid w:val="005F7A3C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2. Subtitle"/>
    <w:rsid w:val="0084268E"/>
    <w:rPr>
      <w:rFonts w:ascii="Open Sans SemiBold" w:hAnsi="Open Sans SemiBold"/>
      <w:sz w:val="32"/>
    </w:rPr>
  </w:style>
  <w:style w:type="paragraph" w:styleId="Ttulo1">
    <w:name w:val="heading 1"/>
    <w:basedOn w:val="Normal"/>
    <w:next w:val="Normal"/>
    <w:link w:val="Ttulo1Char"/>
    <w:uiPriority w:val="9"/>
    <w:qFormat/>
    <w:rsid w:val="00D51BC2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Cs w:val="32"/>
    </w:rPr>
  </w:style>
  <w:style w:type="paragraph" w:styleId="Ttulo3">
    <w:name w:val="heading 3"/>
    <w:basedOn w:val="Normal"/>
    <w:link w:val="Ttulo3Char"/>
    <w:uiPriority w:val="9"/>
    <w:unhideWhenUsed/>
    <w:qFormat/>
    <w:rsid w:val="00D51B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D00C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1Title">
    <w:name w:val="1. Title"/>
    <w:basedOn w:val="Normal"/>
    <w:next w:val="Pr-formataoHTML"/>
    <w:link w:val="1TitleChar"/>
    <w:qFormat/>
    <w:rsid w:val="00896F9E"/>
    <w:rPr>
      <w:rFonts w:cs="Open Sans SemiBold"/>
      <w:sz w:val="36"/>
      <w:szCs w:val="36"/>
    </w:rPr>
  </w:style>
  <w:style w:type="paragraph" w:customStyle="1" w:styleId="2Sub">
    <w:name w:val="2.Sub"/>
    <w:basedOn w:val="Normal"/>
    <w:link w:val="2SubChar"/>
    <w:qFormat/>
    <w:rsid w:val="002048E1"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896F9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896F9E"/>
    <w:rPr>
      <w:rFonts w:ascii="Consolas" w:hAnsi="Consolas"/>
      <w:sz w:val="20"/>
      <w:szCs w:val="20"/>
    </w:rPr>
  </w:style>
  <w:style w:type="character" w:customStyle="1" w:styleId="1TitleChar">
    <w:name w:val="1. Title Char"/>
    <w:basedOn w:val="Fontepargpadro"/>
    <w:link w:val="1Title"/>
    <w:rsid w:val="00896F9E"/>
    <w:rPr>
      <w:rFonts w:ascii="Open Sans SemiBold" w:hAnsi="Open Sans SemiBold" w:cs="Open Sans SemiBold"/>
      <w:sz w:val="36"/>
      <w:szCs w:val="36"/>
    </w:rPr>
  </w:style>
  <w:style w:type="paragraph" w:styleId="SemEspaamento">
    <w:name w:val="No Spacing"/>
    <w:link w:val="SemEspaamentoChar"/>
    <w:uiPriority w:val="1"/>
    <w:qFormat/>
    <w:rsid w:val="002048E1"/>
    <w:pPr>
      <w:spacing w:after="0" w:line="240" w:lineRule="auto"/>
    </w:pPr>
    <w:rPr>
      <w:rFonts w:ascii="Open Sans SemiBold" w:hAnsi="Open Sans SemiBold"/>
      <w:sz w:val="32"/>
    </w:rPr>
  </w:style>
  <w:style w:type="character" w:customStyle="1" w:styleId="2SubChar">
    <w:name w:val="2.Sub Char"/>
    <w:basedOn w:val="Fontepargpadro"/>
    <w:link w:val="2Sub"/>
    <w:rsid w:val="002048E1"/>
    <w:rPr>
      <w:rFonts w:ascii="Open Sans SemiBold" w:hAnsi="Open Sans SemiBold"/>
      <w:sz w:val="32"/>
    </w:rPr>
  </w:style>
  <w:style w:type="paragraph" w:customStyle="1" w:styleId="3Text">
    <w:name w:val="3.Text"/>
    <w:basedOn w:val="SemEspaamento"/>
    <w:link w:val="3TextChar"/>
    <w:qFormat/>
    <w:rsid w:val="002C1737"/>
    <w:pPr>
      <w:spacing w:line="360" w:lineRule="auto"/>
      <w:jc w:val="both"/>
    </w:pPr>
    <w:rPr>
      <w:rFonts w:ascii="Arial" w:hAnsi="Arial" w:cs="Arial"/>
      <w:color w:val="000000"/>
      <w:spacing w:val="-4"/>
      <w:sz w:val="24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2048E1"/>
    <w:rPr>
      <w:rFonts w:ascii="Open Sans SemiBold" w:hAnsi="Open Sans SemiBold"/>
      <w:sz w:val="32"/>
    </w:rPr>
  </w:style>
  <w:style w:type="character" w:customStyle="1" w:styleId="3TextChar">
    <w:name w:val="3.Text Char"/>
    <w:basedOn w:val="SemEspaamentoChar"/>
    <w:link w:val="3Text"/>
    <w:rsid w:val="002C1737"/>
    <w:rPr>
      <w:rFonts w:ascii="Arial" w:hAnsi="Arial" w:cs="Arial"/>
      <w:color w:val="000000"/>
      <w:spacing w:val="-4"/>
      <w:sz w:val="24"/>
    </w:rPr>
  </w:style>
  <w:style w:type="paragraph" w:customStyle="1" w:styleId="Citao-Cad">
    <w:name w:val="Citação-Cad"/>
    <w:basedOn w:val="3Text"/>
    <w:link w:val="Citao-CadChar"/>
    <w:rsid w:val="00732C27"/>
    <w:pPr>
      <w:numPr>
        <w:numId w:val="2"/>
      </w:numPr>
      <w:ind w:left="3272" w:hanging="360"/>
    </w:pPr>
    <w:rPr>
      <w:szCs w:val="20"/>
      <w:lang w:eastAsia="pt-BR"/>
    </w:rPr>
  </w:style>
  <w:style w:type="character" w:customStyle="1" w:styleId="Citao-CadChar">
    <w:name w:val="Citação-Cad Char"/>
    <w:basedOn w:val="3TextChar"/>
    <w:link w:val="Citao-Cad"/>
    <w:rsid w:val="00732C27"/>
    <w:rPr>
      <w:rFonts w:ascii="Open Sans" w:hAnsi="Open Sans" w:cs="Arial"/>
      <w:color w:val="000000"/>
      <w:spacing w:val="-4"/>
      <w:sz w:val="24"/>
      <w:szCs w:val="20"/>
      <w:lang w:eastAsia="pt-BR"/>
    </w:rPr>
  </w:style>
  <w:style w:type="paragraph" w:customStyle="1" w:styleId="CADBIM">
    <w:name w:val="CADBIM"/>
    <w:basedOn w:val="3Text"/>
    <w:link w:val="CADBIMChar"/>
    <w:rsid w:val="002430D8"/>
    <w:rPr>
      <w:b/>
      <w:lang w:eastAsia="pt-BR"/>
    </w:rPr>
  </w:style>
  <w:style w:type="character" w:customStyle="1" w:styleId="CADBIMChar">
    <w:name w:val="CADBIM Char"/>
    <w:basedOn w:val="3TextChar"/>
    <w:link w:val="CADBIM"/>
    <w:rsid w:val="002430D8"/>
    <w:rPr>
      <w:rFonts w:ascii="Arial" w:hAnsi="Arial" w:cs="Arial"/>
      <w:b/>
      <w:color w:val="000000"/>
      <w:spacing w:val="-4"/>
      <w:sz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FB2C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B2C45"/>
    <w:rPr>
      <w:rFonts w:ascii="Open Sans SemiBold" w:hAnsi="Open Sans SemiBold"/>
      <w:sz w:val="32"/>
    </w:rPr>
  </w:style>
  <w:style w:type="paragraph" w:styleId="Rodap">
    <w:name w:val="footer"/>
    <w:basedOn w:val="Normal"/>
    <w:link w:val="RodapChar"/>
    <w:uiPriority w:val="99"/>
    <w:unhideWhenUsed/>
    <w:rsid w:val="00FB2C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B2C45"/>
    <w:rPr>
      <w:rFonts w:ascii="Open Sans SemiBold" w:hAnsi="Open Sans SemiBold"/>
      <w:sz w:val="32"/>
    </w:rPr>
  </w:style>
  <w:style w:type="paragraph" w:customStyle="1" w:styleId="04xlpa">
    <w:name w:val="_04xlpa"/>
    <w:basedOn w:val="Normal"/>
    <w:rsid w:val="008425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jsgrdq">
    <w:name w:val="jsgrdq"/>
    <w:basedOn w:val="Fontepargpadro"/>
    <w:rsid w:val="00842549"/>
  </w:style>
  <w:style w:type="paragraph" w:styleId="NormalWeb">
    <w:name w:val="Normal (Web)"/>
    <w:basedOn w:val="Normal"/>
    <w:uiPriority w:val="99"/>
    <w:unhideWhenUsed/>
    <w:qFormat/>
    <w:rsid w:val="00ED7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Subtítulo Projeto Básico,Parágrafo da Lista111,List Paragraph1,Parágrafo da Lista11,Itens ICEP,SheParágrafo da Lista,Tabela"/>
    <w:basedOn w:val="Normal"/>
    <w:link w:val="PargrafodaListaChar"/>
    <w:qFormat/>
    <w:rsid w:val="00B928FB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4941AA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4941AA"/>
    <w:rPr>
      <w:color w:val="605E5C"/>
      <w:shd w:val="clear" w:color="auto" w:fill="E1DFDD"/>
    </w:rPr>
  </w:style>
  <w:style w:type="paragraph" w:customStyle="1" w:styleId="Paragrfo-Cont">
    <w:name w:val="Paragráfo - Cont"/>
    <w:basedOn w:val="3Text"/>
    <w:link w:val="Paragrfo-ContChar"/>
    <w:rsid w:val="002C1737"/>
    <w:pPr>
      <w:ind w:left="1985"/>
    </w:pPr>
    <w:rPr>
      <w:sz w:val="22"/>
    </w:rPr>
  </w:style>
  <w:style w:type="character" w:customStyle="1" w:styleId="Paragrfo-ContChar">
    <w:name w:val="Paragráfo - Cont Char"/>
    <w:basedOn w:val="3TextChar"/>
    <w:link w:val="Paragrfo-Cont"/>
    <w:rsid w:val="002C1737"/>
    <w:rPr>
      <w:rFonts w:ascii="Arial" w:hAnsi="Arial" w:cs="Arial"/>
      <w:color w:val="000000"/>
      <w:spacing w:val="-4"/>
      <w:sz w:val="24"/>
    </w:rPr>
  </w:style>
  <w:style w:type="table" w:styleId="Tabelacomgrade">
    <w:name w:val="Table Grid"/>
    <w:basedOn w:val="Tabelanormal"/>
    <w:uiPriority w:val="39"/>
    <w:rsid w:val="00515A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CorpodoTexto">
    <w:name w:val="3. Corpo do Texto"/>
    <w:basedOn w:val="Normal"/>
    <w:link w:val="3CorpodoTextoChar"/>
    <w:rsid w:val="00D00744"/>
    <w:pPr>
      <w:spacing w:after="220" w:line="276" w:lineRule="auto"/>
      <w:ind w:firstLine="709"/>
      <w:jc w:val="both"/>
    </w:pPr>
    <w:rPr>
      <w:rFonts w:ascii="Open Sans" w:hAnsi="Open Sans" w:cs="Open Sans"/>
      <w:color w:val="000000"/>
      <w:sz w:val="24"/>
      <w:szCs w:val="24"/>
      <w:shd w:val="clear" w:color="auto" w:fill="FFFFFF"/>
    </w:rPr>
  </w:style>
  <w:style w:type="character" w:customStyle="1" w:styleId="3CorpodoTextoChar">
    <w:name w:val="3. Corpo do Texto Char"/>
    <w:basedOn w:val="Fontepargpadro"/>
    <w:link w:val="3CorpodoTexto"/>
    <w:rsid w:val="00D00744"/>
    <w:rPr>
      <w:rFonts w:ascii="Open Sans" w:hAnsi="Open Sans" w:cs="Open Sans"/>
      <w:color w:val="000000"/>
      <w:sz w:val="24"/>
      <w:szCs w:val="24"/>
    </w:rPr>
  </w:style>
  <w:style w:type="paragraph" w:customStyle="1" w:styleId="Default">
    <w:name w:val="Default"/>
    <w:rsid w:val="00322A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A77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A77D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D51BC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rsid w:val="00D51BC2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Forte">
    <w:name w:val="Strong"/>
    <w:basedOn w:val="Fontepargpadro"/>
    <w:uiPriority w:val="22"/>
    <w:qFormat/>
    <w:rsid w:val="00D51BC2"/>
    <w:rPr>
      <w:b/>
      <w:bCs/>
    </w:rPr>
  </w:style>
  <w:style w:type="character" w:customStyle="1" w:styleId="Ttulo4Char">
    <w:name w:val="Título 4 Char"/>
    <w:basedOn w:val="Fontepargpadro"/>
    <w:link w:val="Ttulo4"/>
    <w:uiPriority w:val="9"/>
    <w:semiHidden/>
    <w:rsid w:val="009D00C8"/>
    <w:rPr>
      <w:rFonts w:asciiTheme="majorHAnsi" w:eastAsiaTheme="majorEastAsia" w:hAnsiTheme="majorHAnsi" w:cstheme="majorBidi"/>
      <w:b/>
      <w:bCs/>
      <w:i/>
      <w:iCs/>
      <w:color w:val="4472C4" w:themeColor="accent1"/>
      <w:sz w:val="32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5F7A3C"/>
    <w:pPr>
      <w:tabs>
        <w:tab w:val="left" w:pos="440"/>
        <w:tab w:val="right" w:leader="dot" w:pos="8494"/>
      </w:tabs>
      <w:suppressAutoHyphens/>
      <w:spacing w:after="100" w:line="240" w:lineRule="auto"/>
      <w:jc w:val="center"/>
    </w:pPr>
    <w:rPr>
      <w:rFonts w:ascii="Arial" w:eastAsia="Times New Roman" w:hAnsi="Arial" w:cs="Tahoma"/>
      <w:sz w:val="20"/>
      <w:szCs w:val="24"/>
      <w:lang w:eastAsia="pt-BR"/>
    </w:rPr>
  </w:style>
  <w:style w:type="character" w:customStyle="1" w:styleId="PargrafodaListaChar">
    <w:name w:val="Parágrafo da Lista Char"/>
    <w:aliases w:val="List I Paragraph Char,Subtítulo Projeto Básico Char,Parágrafo da Lista111 Char,List Paragraph1 Char,Parágrafo da Lista11 Char,Itens ICEP Char,SheParágrafo da Lista Char,Tabela Char"/>
    <w:link w:val="PargrafodaLista"/>
    <w:qFormat/>
    <w:locked/>
    <w:rsid w:val="005F7A3C"/>
    <w:rPr>
      <w:rFonts w:ascii="Open Sans SemiBold" w:hAnsi="Open Sans SemiBold"/>
      <w:sz w:val="32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5F7A3C"/>
    <w:pPr>
      <w:keepLines/>
      <w:tabs>
        <w:tab w:val="num" w:pos="0"/>
      </w:tabs>
      <w:spacing w:after="0" w:line="256" w:lineRule="auto"/>
      <w:outlineLvl w:val="9"/>
    </w:pPr>
    <w:rPr>
      <w:rFonts w:ascii="Calibri Light" w:hAnsi="Calibri Light"/>
      <w:b w:val="0"/>
      <w:bCs w:val="0"/>
      <w:color w:val="2E74B5"/>
      <w:kern w:val="0"/>
      <w:lang w:eastAsia="pt-BR"/>
    </w:rPr>
  </w:style>
  <w:style w:type="paragraph" w:customStyle="1" w:styleId="CabealhoeRodap">
    <w:name w:val="Cabeçalho e Rodapé"/>
    <w:basedOn w:val="Normal"/>
    <w:uiPriority w:val="99"/>
    <w:qFormat/>
    <w:rsid w:val="005F7A3C"/>
    <w:pPr>
      <w:tabs>
        <w:tab w:val="num" w:pos="982"/>
      </w:tabs>
      <w:suppressAutoHyphens/>
      <w:overflowPunct w:val="0"/>
      <w:spacing w:line="252" w:lineRule="auto"/>
    </w:pPr>
    <w:rPr>
      <w:rFonts w:ascii="Calibri" w:eastAsia="Calibri" w:hAnsi="Calibri" w:cs="Tahoma"/>
      <w:sz w:val="22"/>
    </w:rPr>
  </w:style>
  <w:style w:type="paragraph" w:customStyle="1" w:styleId="Cabealhoerodap1">
    <w:name w:val="Cabeçalho e rodapé1"/>
    <w:basedOn w:val="Normal"/>
    <w:uiPriority w:val="99"/>
    <w:qFormat/>
    <w:rsid w:val="005F7A3C"/>
    <w:pPr>
      <w:tabs>
        <w:tab w:val="num" w:pos="1331"/>
      </w:tabs>
      <w:suppressAutoHyphens/>
      <w:overflowPunct w:val="0"/>
      <w:spacing w:line="252" w:lineRule="auto"/>
    </w:pPr>
    <w:rPr>
      <w:rFonts w:ascii="Calibri" w:eastAsia="Calibri" w:hAnsi="Calibri" w:cs="Tahoma"/>
      <w:sz w:val="22"/>
    </w:rPr>
  </w:style>
  <w:style w:type="paragraph" w:customStyle="1" w:styleId="PADRO">
    <w:name w:val="PADRÃO"/>
    <w:uiPriority w:val="99"/>
    <w:qFormat/>
    <w:rsid w:val="005F7A3C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amaradecanapolis@hotmail.com" TargetMode="External"/><Relationship Id="rId2" Type="http://schemas.openxmlformats.org/officeDocument/2006/relationships/hyperlink" Target="mailto:seuemail@seuemail.com.br" TargetMode="External"/><Relationship Id="rId1" Type="http://schemas.openxmlformats.org/officeDocument/2006/relationships/hyperlink" Target="http://www.canapolis.ba.Leg.br" TargetMode="External"/><Relationship Id="rId6" Type="http://schemas.openxmlformats.org/officeDocument/2006/relationships/hyperlink" Target="mailto:camaradecanapolis@hotmail.com" TargetMode="External"/><Relationship Id="rId5" Type="http://schemas.openxmlformats.org/officeDocument/2006/relationships/hyperlink" Target="mailto:seuemail@seuemail.com.br" TargetMode="External"/><Relationship Id="rId4" Type="http://schemas.openxmlformats.org/officeDocument/2006/relationships/hyperlink" Target="http://www.canapolis.ba.Leg.br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camaradecanapolis@hotmail.com" TargetMode="External"/><Relationship Id="rId2" Type="http://schemas.openxmlformats.org/officeDocument/2006/relationships/hyperlink" Target="mailto:seuemail@seuemail.com.br" TargetMode="External"/><Relationship Id="rId1" Type="http://schemas.openxmlformats.org/officeDocument/2006/relationships/hyperlink" Target="http://www.canapolis.ba.Leg.br" TargetMode="External"/><Relationship Id="rId6" Type="http://schemas.openxmlformats.org/officeDocument/2006/relationships/hyperlink" Target="mailto:camaradecanapolis@hotmail.com" TargetMode="External"/><Relationship Id="rId5" Type="http://schemas.openxmlformats.org/officeDocument/2006/relationships/hyperlink" Target="mailto:seuemail@seuemail.com.br" TargetMode="External"/><Relationship Id="rId4" Type="http://schemas.openxmlformats.org/officeDocument/2006/relationships/hyperlink" Target="http://www.canapolis.ba.Le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e\OneDrive\Documentos\Modelos%20Personalizados%20do%20Office\Tipo%20Open%20Sans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5A830-0276-4A72-B3B9-288D83E94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Tipo Open Sans</Template>
  <TotalTime>15</TotalTime>
  <Pages>2</Pages>
  <Words>504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Links>
    <vt:vector size="6" baseType="variant">
      <vt:variant>
        <vt:i4>4259882</vt:i4>
      </vt:variant>
      <vt:variant>
        <vt:i4>3</vt:i4>
      </vt:variant>
      <vt:variant>
        <vt:i4>0</vt:i4>
      </vt:variant>
      <vt:variant>
        <vt:i4>5</vt:i4>
      </vt:variant>
      <vt:variant>
        <vt:lpwstr>mailto:seuemail@seuemail.com.br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Marcelo Proença</dc:creator>
  <cp:lastModifiedBy>PMC -</cp:lastModifiedBy>
  <cp:revision>14</cp:revision>
  <cp:lastPrinted>2025-01-15T10:49:00Z</cp:lastPrinted>
  <dcterms:created xsi:type="dcterms:W3CDTF">2025-01-23T20:24:00Z</dcterms:created>
  <dcterms:modified xsi:type="dcterms:W3CDTF">2025-01-24T11:35:00Z</dcterms:modified>
</cp:coreProperties>
</file>